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C56" w:rsidRDefault="001804D5" w:rsidP="00B25884"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6207760</wp:posOffset>
                </wp:positionH>
                <wp:positionV relativeFrom="paragraph">
                  <wp:posOffset>-502285</wp:posOffset>
                </wp:positionV>
                <wp:extent cx="8255" cy="328295"/>
                <wp:effectExtent l="0" t="0" r="0" b="0"/>
                <wp:wrapNone/>
                <wp:docPr id="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26" type="#_x0000_t32" style="position:absolute;margin-left:488.8pt;margin-top:-39.55pt;width:.65pt;height:25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"/>
            </w:pict>
          </mc:Fallback>
        </mc:AlternateContent>
      </w:r>
    </w:p>
    <w:p w:rsidR="00434C56" w:rsidRDefault="00434C56" w:rsidP="00B25884"/>
    <w:p w:rsidR="00434C56" w:rsidRDefault="00434C56" w:rsidP="00B25884"/>
    <w:p w:rsidR="00B25884" w:rsidRPr="00493C58" w:rsidRDefault="00B25884" w:rsidP="00B25884"/>
    <w:p w:rsidR="00444B1E" w:rsidRPr="00493C58" w:rsidRDefault="00DD7D55" w:rsidP="00127697">
      <w:pPr>
        <w:jc w:val="center"/>
        <w:rPr>
          <w:b/>
          <w:sz w:val="28"/>
        </w:rPr>
      </w:pPr>
      <w:r w:rsidRPr="00493C58">
        <w:rPr>
          <w:b/>
          <w:sz w:val="28"/>
        </w:rPr>
        <w:t>Navodila za v</w:t>
      </w:r>
      <w:r w:rsidR="00444B1E" w:rsidRPr="00493C58">
        <w:rPr>
          <w:b/>
          <w:sz w:val="28"/>
        </w:rPr>
        <w:t>arnostn</w:t>
      </w:r>
      <w:r w:rsidR="00966C1E">
        <w:rPr>
          <w:b/>
          <w:sz w:val="28"/>
        </w:rPr>
        <w:t>o</w:t>
      </w:r>
      <w:r w:rsidR="00444B1E" w:rsidRPr="00493C58">
        <w:rPr>
          <w:b/>
          <w:sz w:val="28"/>
        </w:rPr>
        <w:t xml:space="preserve"> preverjanj</w:t>
      </w:r>
      <w:r w:rsidR="00966C1E">
        <w:rPr>
          <w:b/>
          <w:sz w:val="28"/>
        </w:rPr>
        <w:t>e</w:t>
      </w:r>
      <w:r w:rsidR="00444B1E" w:rsidRPr="00493C58">
        <w:rPr>
          <w:b/>
          <w:sz w:val="28"/>
        </w:rPr>
        <w:t xml:space="preserve"> delavcev zunanjih izvajalcev, </w:t>
      </w:r>
    </w:p>
    <w:p w:rsidR="00444B1E" w:rsidRDefault="00A41EB9" w:rsidP="00127697">
      <w:pPr>
        <w:jc w:val="center"/>
        <w:rPr>
          <w:b/>
          <w:sz w:val="28"/>
        </w:rPr>
      </w:pPr>
      <w:r>
        <w:rPr>
          <w:b/>
          <w:sz w:val="28"/>
        </w:rPr>
        <w:t>in za pridobitev vstopne kartice s sliko, ki</w:t>
      </w:r>
      <w:r w:rsidR="00444B1E" w:rsidRPr="00493C58">
        <w:rPr>
          <w:b/>
          <w:sz w:val="28"/>
        </w:rPr>
        <w:t xml:space="preserve"> </w:t>
      </w:r>
      <w:r>
        <w:rPr>
          <w:b/>
          <w:sz w:val="28"/>
        </w:rPr>
        <w:t>omogoča samostojni</w:t>
      </w:r>
      <w:bookmarkStart w:id="0" w:name="_GoBack"/>
      <w:bookmarkEnd w:id="0"/>
      <w:r>
        <w:rPr>
          <w:b/>
          <w:sz w:val="28"/>
        </w:rPr>
        <w:t xml:space="preserve"> vstop</w:t>
      </w:r>
      <w:r w:rsidR="00444B1E" w:rsidRPr="00493C58">
        <w:rPr>
          <w:b/>
          <w:sz w:val="28"/>
        </w:rPr>
        <w:t xml:space="preserve"> v NEK</w:t>
      </w:r>
      <w:r w:rsidR="00D73212" w:rsidRPr="00493C58">
        <w:rPr>
          <w:b/>
          <w:sz w:val="28"/>
        </w:rPr>
        <w:t xml:space="preserve"> </w:t>
      </w:r>
    </w:p>
    <w:p w:rsidR="00F900E2" w:rsidRDefault="00F900E2" w:rsidP="00444B1E">
      <w:pPr>
        <w:jc w:val="center"/>
        <w:rPr>
          <w:b/>
          <w:sz w:val="28"/>
        </w:rPr>
      </w:pPr>
    </w:p>
    <w:p w:rsidR="003708F2" w:rsidRDefault="003708F2" w:rsidP="003B7D9D">
      <w:pPr>
        <w:ind w:firstLine="0"/>
        <w:jc w:val="left"/>
        <w:rPr>
          <w:b/>
          <w:sz w:val="28"/>
        </w:rPr>
      </w:pPr>
    </w:p>
    <w:p w:rsidR="00EB4957" w:rsidRPr="00A41EB9" w:rsidRDefault="0017357B" w:rsidP="00A41EB9">
      <w:pPr>
        <w:ind w:left="709" w:firstLine="0"/>
        <w:jc w:val="left"/>
        <w:rPr>
          <w:b/>
          <w:sz w:val="28"/>
          <w:szCs w:val="28"/>
        </w:rPr>
      </w:pPr>
      <w:r w:rsidRPr="00A41EB9">
        <w:rPr>
          <w:b/>
          <w:sz w:val="28"/>
          <w:szCs w:val="28"/>
        </w:rPr>
        <w:t>S</w:t>
      </w:r>
      <w:r w:rsidR="00F900E2" w:rsidRPr="00A41EB9">
        <w:rPr>
          <w:b/>
          <w:sz w:val="28"/>
          <w:szCs w:val="28"/>
        </w:rPr>
        <w:t xml:space="preserve">kladno </w:t>
      </w:r>
      <w:r w:rsidRPr="00A41EB9">
        <w:rPr>
          <w:b/>
          <w:sz w:val="28"/>
          <w:szCs w:val="28"/>
        </w:rPr>
        <w:t>z</w:t>
      </w:r>
      <w:r w:rsidR="00EB4957" w:rsidRPr="00A41EB9">
        <w:rPr>
          <w:b/>
          <w:sz w:val="28"/>
          <w:szCs w:val="28"/>
        </w:rPr>
        <w:t>:</w:t>
      </w:r>
    </w:p>
    <w:p w:rsidR="00F900E2" w:rsidRPr="00A41EB9" w:rsidRDefault="00F900E2" w:rsidP="00A41EB9">
      <w:pPr>
        <w:pBdr>
          <w:right w:val="single" w:sz="4" w:space="4" w:color="auto"/>
        </w:pBdr>
        <w:ind w:left="709" w:firstLine="0"/>
        <w:jc w:val="left"/>
        <w:rPr>
          <w:b/>
          <w:sz w:val="28"/>
          <w:szCs w:val="28"/>
        </w:rPr>
      </w:pPr>
      <w:r w:rsidRPr="00A41EB9">
        <w:rPr>
          <w:b/>
          <w:sz w:val="28"/>
          <w:szCs w:val="28"/>
        </w:rPr>
        <w:t>ZVISJV-1, Ur. l. R</w:t>
      </w:r>
      <w:r w:rsidR="007C630A" w:rsidRPr="00A41EB9">
        <w:rPr>
          <w:b/>
          <w:sz w:val="28"/>
          <w:szCs w:val="28"/>
        </w:rPr>
        <w:t xml:space="preserve">S, št.76/2017 in </w:t>
      </w:r>
      <w:r w:rsidR="00D05336" w:rsidRPr="00A41EB9">
        <w:rPr>
          <w:b/>
          <w:sz w:val="28"/>
          <w:szCs w:val="28"/>
        </w:rPr>
        <w:t>ZVISJV-1</w:t>
      </w:r>
      <w:r w:rsidR="00D05336">
        <w:rPr>
          <w:b/>
          <w:sz w:val="28"/>
          <w:szCs w:val="28"/>
        </w:rPr>
        <w:t>A</w:t>
      </w:r>
      <w:r w:rsidR="00D05336" w:rsidRPr="00A41EB9">
        <w:rPr>
          <w:b/>
          <w:sz w:val="28"/>
          <w:szCs w:val="28"/>
        </w:rPr>
        <w:t xml:space="preserve">, Ur. l. RS </w:t>
      </w:r>
      <w:r w:rsidR="007C630A" w:rsidRPr="00A41EB9">
        <w:rPr>
          <w:b/>
          <w:sz w:val="28"/>
          <w:szCs w:val="28"/>
        </w:rPr>
        <w:t>26/2019</w:t>
      </w:r>
    </w:p>
    <w:p w:rsidR="00EB4957" w:rsidRPr="00A41EB9" w:rsidRDefault="00A41EB9" w:rsidP="00A41EB9">
      <w:pPr>
        <w:pBdr>
          <w:right w:val="single" w:sz="4" w:space="4" w:color="auto"/>
        </w:pBdr>
        <w:ind w:left="709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ADP-1.8.003, Rev.</w:t>
      </w:r>
      <w:r w:rsidR="002130C4" w:rsidRPr="00A41EB9">
        <w:rPr>
          <w:b/>
          <w:sz w:val="28"/>
          <w:szCs w:val="28"/>
        </w:rPr>
        <w:t>6</w:t>
      </w:r>
    </w:p>
    <w:p w:rsidR="00EB4957" w:rsidRPr="00A41EB9" w:rsidRDefault="002130C4" w:rsidP="00A41EB9">
      <w:pPr>
        <w:pBdr>
          <w:right w:val="single" w:sz="4" w:space="4" w:color="auto"/>
        </w:pBdr>
        <w:ind w:left="709" w:firstLine="0"/>
        <w:jc w:val="left"/>
        <w:rPr>
          <w:b/>
          <w:sz w:val="28"/>
          <w:szCs w:val="28"/>
        </w:rPr>
      </w:pPr>
      <w:r w:rsidRPr="00A41EB9">
        <w:rPr>
          <w:b/>
          <w:sz w:val="28"/>
          <w:szCs w:val="28"/>
        </w:rPr>
        <w:t>ADP-1.8.005, Rev.5</w:t>
      </w:r>
    </w:p>
    <w:p w:rsidR="00A50F43" w:rsidRPr="00A41EB9" w:rsidRDefault="00A50F43" w:rsidP="00A50F43">
      <w:pPr>
        <w:ind w:firstLine="0"/>
        <w:jc w:val="center"/>
        <w:rPr>
          <w:sz w:val="36"/>
          <w:szCs w:val="36"/>
        </w:rPr>
      </w:pPr>
    </w:p>
    <w:p w:rsidR="00F05443" w:rsidRDefault="00F82516" w:rsidP="007C630A">
      <w:pPr>
        <w:pBdr>
          <w:right w:val="single" w:sz="4" w:space="4" w:color="auto"/>
        </w:pBdr>
        <w:ind w:left="567" w:firstLine="0"/>
      </w:pPr>
      <w:r w:rsidRPr="00493C58">
        <w:t>S</w:t>
      </w:r>
      <w:r w:rsidR="00444B1E" w:rsidRPr="00493C58">
        <w:t>klad</w:t>
      </w:r>
      <w:r w:rsidRPr="00493C58">
        <w:t>no</w:t>
      </w:r>
      <w:r w:rsidR="00444B1E" w:rsidRPr="00493C58">
        <w:t xml:space="preserve"> z določili </w:t>
      </w:r>
      <w:r w:rsidR="00444B1E" w:rsidRPr="00493C58">
        <w:rPr>
          <w:i/>
        </w:rPr>
        <w:t>Zakona o varstvu pred ionizirajočimi sevanji in jedrski varnosti</w:t>
      </w:r>
      <w:r w:rsidR="00444B1E" w:rsidRPr="00493C58">
        <w:t xml:space="preserve"> </w:t>
      </w:r>
      <w:r w:rsidR="00232490" w:rsidRPr="00493C58">
        <w:t>(ZVISJV-</w:t>
      </w:r>
      <w:r w:rsidR="00286E5D">
        <w:t>1</w:t>
      </w:r>
      <w:r w:rsidR="00D05336">
        <w:t xml:space="preserve"> in ZVISJV-1A</w:t>
      </w:r>
      <w:r w:rsidR="007C630A">
        <w:t>,</w:t>
      </w:r>
      <w:r w:rsidR="00E30917">
        <w:t xml:space="preserve"> </w:t>
      </w:r>
      <w:r w:rsidR="00444B1E" w:rsidRPr="00493C58">
        <w:t>v nadaljnjem besedilu</w:t>
      </w:r>
      <w:r w:rsidR="00A61E21">
        <w:t>:</w:t>
      </w:r>
      <w:r w:rsidR="00444B1E" w:rsidRPr="00493C58">
        <w:t xml:space="preserve"> </w:t>
      </w:r>
      <w:r w:rsidR="00FA3AE4">
        <w:t>ZVISJV-1</w:t>
      </w:r>
      <w:r w:rsidR="00444B1E" w:rsidRPr="00493C58">
        <w:t>) in splošnimi akti NEK</w:t>
      </w:r>
      <w:r w:rsidR="00573F10">
        <w:t>,</w:t>
      </w:r>
      <w:r w:rsidR="00444B1E" w:rsidRPr="00493C58">
        <w:t xml:space="preserve"> morajo </w:t>
      </w:r>
      <w:r w:rsidR="00233CA3" w:rsidRPr="00493C58">
        <w:t>p</w:t>
      </w:r>
      <w:r w:rsidR="00444B1E" w:rsidRPr="00493C58">
        <w:t xml:space="preserve">ravna oseba </w:t>
      </w:r>
      <w:r w:rsidR="00233CA3" w:rsidRPr="00493C58">
        <w:t>in</w:t>
      </w:r>
      <w:r w:rsidR="00444B1E" w:rsidRPr="00493C58">
        <w:t xml:space="preserve"> njeni delavci, ki bodo </w:t>
      </w:r>
      <w:r w:rsidR="00232490" w:rsidRPr="00493C58">
        <w:t xml:space="preserve">vstopali in </w:t>
      </w:r>
      <w:r w:rsidR="00444B1E" w:rsidRPr="00493C58">
        <w:t>delali v jedrskem objektu</w:t>
      </w:r>
      <w:r w:rsidR="00232490" w:rsidRPr="00493C58">
        <w:t>,</w:t>
      </w:r>
      <w:r w:rsidR="00444B1E" w:rsidRPr="00493C58">
        <w:t xml:space="preserve"> izpolnjevati zahteve iz </w:t>
      </w:r>
      <w:r w:rsidR="00FA3AE4">
        <w:t>ZVISJV-1</w:t>
      </w:r>
      <w:r w:rsidR="00444B1E" w:rsidRPr="00493C58">
        <w:t>, vključno z varnostnim preverjanjem in zdravstvenim nadzorom.</w:t>
      </w:r>
    </w:p>
    <w:p w:rsidR="003708F2" w:rsidRPr="00A50F43" w:rsidRDefault="003708F2" w:rsidP="00A50F43">
      <w:pPr>
        <w:spacing w:after="120"/>
        <w:ind w:firstLine="0"/>
        <w:rPr>
          <w:b/>
          <w:sz w:val="28"/>
          <w:szCs w:val="28"/>
          <w:u w:val="single"/>
        </w:rPr>
      </w:pPr>
    </w:p>
    <w:p w:rsidR="00B96FA9" w:rsidRPr="00D2310A" w:rsidRDefault="00FC2B8D" w:rsidP="00127697">
      <w:pPr>
        <w:numPr>
          <w:ilvl w:val="0"/>
          <w:numId w:val="5"/>
        </w:numPr>
        <w:spacing w:after="120"/>
        <w:ind w:left="709" w:hanging="425"/>
        <w:rPr>
          <w:b/>
          <w:sz w:val="28"/>
          <w:szCs w:val="28"/>
          <w:u w:val="single"/>
        </w:rPr>
      </w:pPr>
      <w:r w:rsidRPr="00FC5F57">
        <w:rPr>
          <w:b/>
          <w:sz w:val="28"/>
          <w:szCs w:val="28"/>
          <w:u w:val="single"/>
        </w:rPr>
        <w:t>Varnostno preverjanje</w:t>
      </w:r>
      <w:r w:rsidR="00A41500">
        <w:rPr>
          <w:b/>
          <w:sz w:val="28"/>
          <w:szCs w:val="28"/>
          <w:u w:val="single"/>
        </w:rPr>
        <w:t xml:space="preserve"> delavcev zunanjih izvajalcev</w:t>
      </w:r>
    </w:p>
    <w:p w:rsidR="000B063B" w:rsidRDefault="00FC2B8D" w:rsidP="007C630A">
      <w:pPr>
        <w:pBdr>
          <w:right w:val="single" w:sz="4" w:space="4" w:color="auto"/>
        </w:pBdr>
        <w:ind w:left="567" w:firstLine="0"/>
      </w:pPr>
      <w:r w:rsidRPr="00493C58">
        <w:t xml:space="preserve">Na podlagi določil </w:t>
      </w:r>
      <w:r w:rsidR="00987CBE" w:rsidRPr="00493C58">
        <w:t xml:space="preserve">členov </w:t>
      </w:r>
      <w:r w:rsidR="00233CA3" w:rsidRPr="00493C58">
        <w:t xml:space="preserve">od </w:t>
      </w:r>
      <w:r w:rsidRPr="00493C58">
        <w:t>1</w:t>
      </w:r>
      <w:r w:rsidR="00286E5D">
        <w:t>49</w:t>
      </w:r>
      <w:r w:rsidRPr="00493C58">
        <w:t>. do 1</w:t>
      </w:r>
      <w:r w:rsidR="00286E5D">
        <w:t>55</w:t>
      </w:r>
      <w:r w:rsidRPr="00493C58">
        <w:t>.</w:t>
      </w:r>
      <w:r w:rsidR="00233CA3" w:rsidRPr="00493C58">
        <w:t xml:space="preserve"> </w:t>
      </w:r>
      <w:r w:rsidR="00FA3AE4">
        <w:t>ZVISJV-1</w:t>
      </w:r>
      <w:r w:rsidRPr="00493C58">
        <w:t xml:space="preserve"> je </w:t>
      </w:r>
      <w:r w:rsidR="00286E5D">
        <w:t xml:space="preserve">izdelan </w:t>
      </w:r>
      <w:r w:rsidRPr="00493C58">
        <w:t xml:space="preserve"> postop</w:t>
      </w:r>
      <w:r w:rsidR="00987CBE" w:rsidRPr="00493C58">
        <w:t>e</w:t>
      </w:r>
      <w:r w:rsidRPr="00493C58">
        <w:t xml:space="preserve">k </w:t>
      </w:r>
      <w:r w:rsidRPr="00493C58">
        <w:rPr>
          <w:i/>
        </w:rPr>
        <w:t>Vstop delavcev zunanjih izvajalcev v NEK</w:t>
      </w:r>
      <w:r w:rsidRPr="00493C58">
        <w:t xml:space="preserve"> (ADP-1.8.005, </w:t>
      </w:r>
      <w:r w:rsidR="00233CA3" w:rsidRPr="00493C58">
        <w:t>r</w:t>
      </w:r>
      <w:r w:rsidRPr="00493C58">
        <w:t xml:space="preserve">evizija </w:t>
      </w:r>
      <w:r w:rsidR="007C630A">
        <w:t>5</w:t>
      </w:r>
      <w:r w:rsidRPr="00493C58">
        <w:t xml:space="preserve">), v katerem je v točki 5.2 opisan postopek izvedbe varnostnega preverjanja </w:t>
      </w:r>
      <w:r w:rsidR="00DA3EE1">
        <w:t>delavce</w:t>
      </w:r>
      <w:r w:rsidR="007B3159">
        <w:t>v</w:t>
      </w:r>
      <w:r w:rsidR="00DA3EE1">
        <w:t xml:space="preserve"> zunanjih izvajalcev. </w:t>
      </w:r>
    </w:p>
    <w:p w:rsidR="00FC2B8D" w:rsidRDefault="00FC2B8D" w:rsidP="00127697">
      <w:pPr>
        <w:ind w:left="709" w:hanging="425"/>
      </w:pPr>
    </w:p>
    <w:p w:rsidR="00502E82" w:rsidRDefault="00502E82" w:rsidP="007C630A">
      <w:pPr>
        <w:pBdr>
          <w:right w:val="single" w:sz="4" w:space="4" w:color="auto"/>
        </w:pBdr>
        <w:ind w:left="567" w:firstLine="0"/>
      </w:pPr>
      <w:r>
        <w:t xml:space="preserve">Zunanji izvajalec ne sme na </w:t>
      </w:r>
      <w:r w:rsidRPr="00493C58">
        <w:t>delo v NEK razporediti delavca, ki ima varnostni zadržek</w:t>
      </w:r>
      <w:r>
        <w:t xml:space="preserve"> kot</w:t>
      </w:r>
      <w:r w:rsidRPr="00493C58">
        <w:t xml:space="preserve"> npr.: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lažne navedbe podatkov preverjane osebe v varnostnem vprašalniku;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neizbrisane pravnomočne obsodbe na najmanj tri mesece nepogojne zaporne kazni za kazniva dejanja, ki se preganjajo po uradni dolžnosti;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dokončen disciplinski ukrep zaradi težje disciplinske kršitve s področja obravnavanja in varovanja tajnih podatkov, ali zlorabe alkohola ali drog;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odvisnost od alkohola, drog oziroma druge zasvojenosti, ki bi lahko vplivale na jedrsko varnost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članstvo v organizacijah ali skupinah, ki ogrožajo nacionalno varnost in vitalne interese Republike Slovenije, držav članic političnih in obrambno-varnostnih zvez, katerih članica je Republika Slovenija;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članstvo ali sodelovanje ali druge aktivnosti v korist tujih obveščevalnih ali varnostnih organov.«.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pravnomočne obtožnice za kazniva dejanja, ki se preganjajo po uradni dolžnosti, razen za kazniva dejanja, kjer je kot glavna kazen predpisana denarna kazen ali kazen zapora do treh let;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nepravnomočne obsodilne sodbe za kazniva dejanja, ki se preganjajo po uradni dolžnosti, in za katera je kot glavna kazen predpisana denarna kazen ali kazen zapora do treh let;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neizbrisane pravnomočne obsodbe ali izrečene globe za prekrške s področja varovanja tajnih podatkov, informacijske varnosti  ali druga kazniva dejanja ali prekrške, storjene pod vplivom alkohola ali drog ali z zlorabo orožja ali razstreliv, ali z elementi nasilja;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utemeljeni sumi, da je oseba storila ali bila udeležena pri storitvi kaznivih dejanj ali prekrškov s področja varovanja tajnih podatkov, informacijske varnosti, ali drugih kaznivih dejanj ali prekrškov, storjenih pod vplivom alkohola ali drog ali z zlorabo orožja ali razstreliv, ali z elementi nasilja;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lastRenderedPageBreak/>
        <w:t>druge ugotovitve varnostnega preverjanja, ki vzbujajo utemeljene dvome v posameznikovo verodostojnost ali zanesljivost, in ki bi lahko predstavljale tveganje za jedrsko varnost ali varnost prevozov jedrskih snovi;</w:t>
      </w:r>
    </w:p>
    <w:p w:rsidR="003B7D9D" w:rsidRPr="003B7D9D" w:rsidRDefault="003B7D9D" w:rsidP="007C630A">
      <w:pPr>
        <w:numPr>
          <w:ilvl w:val="0"/>
          <w:numId w:val="14"/>
        </w:numPr>
        <w:pBdr>
          <w:right w:val="single" w:sz="4" w:space="4" w:color="auto"/>
        </w:pBdr>
        <w:tabs>
          <w:tab w:val="left" w:pos="993"/>
        </w:tabs>
        <w:snapToGrid w:val="0"/>
        <w:spacing w:line="260" w:lineRule="exact"/>
        <w:ind w:left="993" w:hanging="426"/>
        <w:rPr>
          <w:rFonts w:cs="Arial"/>
          <w:szCs w:val="24"/>
        </w:rPr>
      </w:pPr>
      <w:r w:rsidRPr="003B7D9D">
        <w:rPr>
          <w:rFonts w:cs="Arial"/>
          <w:szCs w:val="24"/>
        </w:rPr>
        <w:t>drugi varnostni zadržki, določeni z zakoni ali mednarodnimi pogodbami</w:t>
      </w:r>
    </w:p>
    <w:p w:rsidR="00EB4957" w:rsidRDefault="00EB4957" w:rsidP="007C630A">
      <w:pPr>
        <w:pBdr>
          <w:right w:val="single" w:sz="4" w:space="4" w:color="auto"/>
        </w:pBdr>
        <w:ind w:firstLine="0"/>
      </w:pPr>
    </w:p>
    <w:p w:rsidR="00891EBF" w:rsidRDefault="00502E82" w:rsidP="003B7D9D">
      <w:pPr>
        <w:numPr>
          <w:ilvl w:val="0"/>
          <w:numId w:val="5"/>
        </w:numPr>
        <w:spacing w:after="120"/>
        <w:ind w:left="284" w:firstLine="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Načini varnostnega preverjanja</w:t>
      </w:r>
    </w:p>
    <w:p w:rsidR="00FE799D" w:rsidRDefault="00FE799D" w:rsidP="00FE799D">
      <w:pPr>
        <w:spacing w:after="120"/>
        <w:ind w:left="285" w:firstLine="0"/>
        <w:rPr>
          <w:b/>
          <w:sz w:val="28"/>
          <w:szCs w:val="28"/>
          <w:u w:val="single"/>
        </w:rPr>
      </w:pPr>
    </w:p>
    <w:p w:rsidR="004231A0" w:rsidRPr="004231A0" w:rsidRDefault="00FE799D" w:rsidP="004231A0">
      <w:pPr>
        <w:numPr>
          <w:ilvl w:val="1"/>
          <w:numId w:val="4"/>
        </w:numPr>
        <w:spacing w:after="120"/>
        <w:ind w:left="284" w:firstLine="0"/>
        <w:rPr>
          <w:b/>
          <w:u w:val="single"/>
        </w:rPr>
      </w:pPr>
      <w:r w:rsidRPr="004231A0">
        <w:rPr>
          <w:b/>
        </w:rPr>
        <w:t>V</w:t>
      </w:r>
      <w:r w:rsidR="00A41500" w:rsidRPr="004231A0">
        <w:rPr>
          <w:b/>
        </w:rPr>
        <w:t xml:space="preserve">arnostno preverjanje delavca, ki je </w:t>
      </w:r>
      <w:r w:rsidR="00A41500" w:rsidRPr="004231A0">
        <w:rPr>
          <w:b/>
          <w:u w:val="single"/>
        </w:rPr>
        <w:t>državljan RS</w:t>
      </w:r>
      <w:r w:rsidR="00C904E9" w:rsidRPr="004231A0">
        <w:rPr>
          <w:b/>
          <w:u w:val="single"/>
        </w:rPr>
        <w:t xml:space="preserve"> </w:t>
      </w:r>
    </w:p>
    <w:p w:rsidR="00A41500" w:rsidRDefault="00FE799D" w:rsidP="00C904E9">
      <w:pPr>
        <w:spacing w:after="120"/>
        <w:ind w:left="709" w:firstLine="0"/>
      </w:pPr>
      <w:r>
        <w:t>V</w:t>
      </w:r>
      <w:r w:rsidR="00A41500" w:rsidRPr="00493C58">
        <w:t xml:space="preserve">arnostno preverjanje </w:t>
      </w:r>
      <w:r w:rsidR="00315523">
        <w:t xml:space="preserve">delavca, ki je državljan Republike Slovenije </w:t>
      </w:r>
      <w:r w:rsidR="00A41500" w:rsidRPr="00C904E9">
        <w:rPr>
          <w:u w:val="single"/>
        </w:rPr>
        <w:t>opravi delodajalec</w:t>
      </w:r>
      <w:r w:rsidR="00A41500" w:rsidRPr="00493C58">
        <w:t xml:space="preserve"> skladno z določili členov od 1</w:t>
      </w:r>
      <w:r w:rsidR="00286E5D">
        <w:t>49</w:t>
      </w:r>
      <w:r w:rsidR="00A41500" w:rsidRPr="00493C58">
        <w:t>. do 1</w:t>
      </w:r>
      <w:r w:rsidR="00286E5D">
        <w:t>54</w:t>
      </w:r>
      <w:r w:rsidR="00A41500" w:rsidRPr="00493C58">
        <w:t xml:space="preserve">.  </w:t>
      </w:r>
      <w:r w:rsidR="00FA3AE4">
        <w:t>ZVISJV-1</w:t>
      </w:r>
      <w:r w:rsidR="00A41500" w:rsidRPr="00493C58">
        <w:t xml:space="preserve"> in dodatki postopka ADP-1.8.005, revizija </w:t>
      </w:r>
      <w:r>
        <w:t>5</w:t>
      </w:r>
      <w:r w:rsidR="004231A0">
        <w:t>. Delavec podpiše soglasje za izvedbo varnostnega preverjanja in izpolni in podpiše vprašalnik:</w:t>
      </w:r>
    </w:p>
    <w:p w:rsidR="00AC5638" w:rsidRPr="00493C58" w:rsidRDefault="00AC5638" w:rsidP="00441CE5">
      <w:pPr>
        <w:tabs>
          <w:tab w:val="left" w:pos="709"/>
        </w:tabs>
        <w:ind w:left="709" w:firstLine="0"/>
      </w:pPr>
    </w:p>
    <w:p w:rsidR="00A41500" w:rsidRPr="00493C58" w:rsidRDefault="00517A6B" w:rsidP="00441CE5">
      <w:pPr>
        <w:numPr>
          <w:ilvl w:val="0"/>
          <w:numId w:val="7"/>
        </w:numPr>
        <w:ind w:left="993" w:hanging="284"/>
      </w:pPr>
      <w:r>
        <w:t xml:space="preserve"> </w:t>
      </w:r>
      <w:r w:rsidR="00A41500" w:rsidRPr="006648F6">
        <w:rPr>
          <w:u w:val="single"/>
        </w:rPr>
        <w:t>IZJAVA O SOGLASJU ZA VARNOSTNO PREVERJANJE</w:t>
      </w:r>
      <w:r w:rsidR="00A41500">
        <w:t xml:space="preserve"> </w:t>
      </w:r>
      <w:r w:rsidR="006835B7">
        <w:t>–</w:t>
      </w:r>
      <w:r w:rsidR="006648F6">
        <w:t xml:space="preserve"> </w:t>
      </w:r>
      <w:r w:rsidR="00725734" w:rsidRPr="00493C58">
        <w:t>Dodatek 6.1</w:t>
      </w:r>
      <w:r w:rsidR="00725734">
        <w:t>-</w:t>
      </w:r>
      <w:r w:rsidR="00725734" w:rsidRPr="00493C58">
        <w:t>A</w:t>
      </w:r>
      <w:r w:rsidR="00725734">
        <w:t>,</w:t>
      </w:r>
      <w:r w:rsidR="003A37E9">
        <w:t xml:space="preserve"> B ali C (</w:t>
      </w:r>
      <w:r w:rsidR="006648F6">
        <w:t>v</w:t>
      </w:r>
      <w:r w:rsidR="00A61E21">
        <w:t xml:space="preserve"> izjavo o s</w:t>
      </w:r>
      <w:r w:rsidR="00A41500" w:rsidRPr="00493C58">
        <w:t>oglasj</w:t>
      </w:r>
      <w:r w:rsidR="00A61E21">
        <w:t>u</w:t>
      </w:r>
      <w:r w:rsidR="00A41500" w:rsidRPr="00493C58">
        <w:t xml:space="preserve"> delavec </w:t>
      </w:r>
      <w:r w:rsidR="00A61E21">
        <w:t xml:space="preserve">vpiše osebne podatke, jo </w:t>
      </w:r>
      <w:r w:rsidR="003A37E9">
        <w:t>prebere in lastnoročno podpiše)</w:t>
      </w:r>
    </w:p>
    <w:p w:rsidR="00A41500" w:rsidRDefault="00A41500" w:rsidP="00441CE5">
      <w:pPr>
        <w:ind w:left="1134" w:hanging="425"/>
        <w:jc w:val="left"/>
      </w:pPr>
    </w:p>
    <w:p w:rsidR="00A41500" w:rsidRDefault="00A41500" w:rsidP="00441CE5">
      <w:pPr>
        <w:numPr>
          <w:ilvl w:val="0"/>
          <w:numId w:val="7"/>
        </w:numPr>
        <w:ind w:left="993" w:hanging="284"/>
      </w:pPr>
      <w:r w:rsidRPr="006648F6">
        <w:rPr>
          <w:u w:val="single"/>
        </w:rPr>
        <w:t>VPRAŠALNIK ZA VARNOSTNO PREVERJANJE</w:t>
      </w:r>
      <w:r w:rsidR="006648F6" w:rsidRPr="00871676">
        <w:t xml:space="preserve"> – </w:t>
      </w:r>
      <w:r w:rsidR="00725734" w:rsidRPr="00493C58">
        <w:t>Dodatek 6.2</w:t>
      </w:r>
      <w:r w:rsidR="00725734">
        <w:t>-</w:t>
      </w:r>
      <w:r w:rsidR="00725734" w:rsidRPr="00493C58">
        <w:t>A</w:t>
      </w:r>
      <w:r w:rsidR="00725734">
        <w:t>,</w:t>
      </w:r>
      <w:r w:rsidR="003A37E9">
        <w:t xml:space="preserve"> B ali C</w:t>
      </w:r>
      <w:r w:rsidR="00725734" w:rsidRPr="00871676">
        <w:t xml:space="preserve"> </w:t>
      </w:r>
      <w:r w:rsidR="003A37E9">
        <w:t xml:space="preserve">              (</w:t>
      </w:r>
      <w:r w:rsidR="006648F6" w:rsidRPr="00871676">
        <w:t xml:space="preserve">v </w:t>
      </w:r>
      <w:r w:rsidRPr="00493C58">
        <w:t>vprašalnik delavec vpiše resnične osebne podatke in</w:t>
      </w:r>
      <w:r w:rsidR="003A37E9">
        <w:t xml:space="preserve"> vprašalnik lastnoročno podpiše)</w:t>
      </w:r>
      <w:r w:rsidRPr="00493C58">
        <w:t xml:space="preserve"> </w:t>
      </w:r>
    </w:p>
    <w:p w:rsidR="006835B7" w:rsidRPr="00493C58" w:rsidRDefault="006835B7" w:rsidP="006835B7">
      <w:pPr>
        <w:ind w:firstLine="0"/>
      </w:pPr>
    </w:p>
    <w:p w:rsidR="001A5AE9" w:rsidRDefault="00A41500" w:rsidP="002130C4">
      <w:pPr>
        <w:pBdr>
          <w:right w:val="single" w:sz="4" w:space="4" w:color="auto"/>
        </w:pBdr>
        <w:ind w:left="709" w:firstLine="0"/>
      </w:pPr>
      <w:r w:rsidRPr="00493C58">
        <w:t xml:space="preserve">Verodostojnost podatkov navedenih v vprašalniku, se dokazuje s potrdili, ki </w:t>
      </w:r>
      <w:r>
        <w:t xml:space="preserve">so navedena na koncu vprašalnika in </w:t>
      </w:r>
      <w:r w:rsidRPr="00493C58">
        <w:t xml:space="preserve">jih pridobi delodajalec </w:t>
      </w:r>
      <w:r w:rsidR="00BF038F">
        <w:t>od upravljavcev zbirk osebnih podatkov</w:t>
      </w:r>
      <w:r w:rsidRPr="00493C58">
        <w:t>, ki so navedeni v prvem odstavku 1</w:t>
      </w:r>
      <w:r w:rsidR="00286E5D">
        <w:t>51.</w:t>
      </w:r>
      <w:r w:rsidRPr="00493C58">
        <w:t xml:space="preserve"> </w:t>
      </w:r>
      <w:r w:rsidR="00DC155C" w:rsidRPr="00493C58">
        <w:t xml:space="preserve">člena </w:t>
      </w:r>
      <w:r w:rsidR="00FA3AE4">
        <w:t>ZVISJV-1</w:t>
      </w:r>
      <w:r w:rsidRPr="00493C58">
        <w:t>.</w:t>
      </w:r>
    </w:p>
    <w:p w:rsidR="00502E82" w:rsidRDefault="00A41500" w:rsidP="00A41500">
      <w:pPr>
        <w:ind w:left="284" w:firstLine="0"/>
      </w:pPr>
      <w:r w:rsidRPr="00493C58">
        <w:t xml:space="preserve"> </w:t>
      </w:r>
    </w:p>
    <w:p w:rsidR="00502E82" w:rsidRDefault="00502E82" w:rsidP="00441CE5">
      <w:pPr>
        <w:ind w:left="709" w:firstLine="0"/>
      </w:pPr>
      <w:r w:rsidRPr="00FC5F57">
        <w:t>Ko delodajalec za namen varnostnega preverjanja zaprosi upravljavce zbirk osebnih podatkov za potrdilo, izpis ali mnenje, v vlogi navede naslednje podatke:</w:t>
      </w:r>
    </w:p>
    <w:p w:rsidR="008629A8" w:rsidRDefault="00502E82" w:rsidP="00441CE5">
      <w:pPr>
        <w:widowControl w:val="0"/>
        <w:numPr>
          <w:ilvl w:val="0"/>
          <w:numId w:val="6"/>
        </w:numPr>
        <w:tabs>
          <w:tab w:val="left" w:pos="993"/>
          <w:tab w:val="left" w:pos="1985"/>
          <w:tab w:val="left" w:pos="2552"/>
          <w:tab w:val="left" w:pos="3119"/>
          <w:tab w:val="left" w:pos="3686"/>
          <w:tab w:val="left" w:pos="4253"/>
          <w:tab w:val="right" w:pos="9356"/>
        </w:tabs>
        <w:ind w:left="993" w:right="284" w:hanging="284"/>
      </w:pPr>
      <w:r w:rsidRPr="00FC5F57">
        <w:t>naslov delodajalca;</w:t>
      </w:r>
    </w:p>
    <w:p w:rsidR="008629A8" w:rsidRDefault="00286E5D" w:rsidP="00441CE5">
      <w:pPr>
        <w:widowControl w:val="0"/>
        <w:numPr>
          <w:ilvl w:val="0"/>
          <w:numId w:val="6"/>
        </w:numPr>
        <w:tabs>
          <w:tab w:val="left" w:pos="993"/>
          <w:tab w:val="left" w:pos="1985"/>
          <w:tab w:val="left" w:pos="2552"/>
          <w:tab w:val="left" w:pos="3119"/>
          <w:tab w:val="left" w:pos="3686"/>
          <w:tab w:val="left" w:pos="4253"/>
          <w:tab w:val="right" w:pos="9356"/>
        </w:tabs>
        <w:ind w:left="993" w:right="284" w:hanging="284"/>
      </w:pPr>
      <w:r>
        <w:t xml:space="preserve">osebno ime </w:t>
      </w:r>
      <w:r w:rsidR="00502E82" w:rsidRPr="00FC5F57">
        <w:t>osebe, ki opravlja ali bo opravljala dela v jedrskem objektu (v NEK);</w:t>
      </w:r>
    </w:p>
    <w:p w:rsidR="00502E82" w:rsidRPr="00FC5F57" w:rsidRDefault="00502E82" w:rsidP="00441CE5">
      <w:pPr>
        <w:widowControl w:val="0"/>
        <w:numPr>
          <w:ilvl w:val="0"/>
          <w:numId w:val="6"/>
        </w:numPr>
        <w:tabs>
          <w:tab w:val="left" w:pos="993"/>
          <w:tab w:val="left" w:pos="1985"/>
          <w:tab w:val="left" w:pos="2552"/>
          <w:tab w:val="left" w:pos="3119"/>
          <w:tab w:val="left" w:pos="3686"/>
          <w:tab w:val="left" w:pos="4253"/>
          <w:tab w:val="right" w:pos="9356"/>
        </w:tabs>
        <w:ind w:left="993" w:right="284" w:hanging="284"/>
      </w:pPr>
      <w:r w:rsidRPr="00FC5F57">
        <w:t>EMŠO, če ta ni dodeljen, pa</w:t>
      </w:r>
      <w:r w:rsidR="00574BE3" w:rsidRPr="00574BE3">
        <w:t xml:space="preserve"> </w:t>
      </w:r>
      <w:r w:rsidR="00574BE3" w:rsidRPr="00FC5F57">
        <w:t>datum rojstva</w:t>
      </w:r>
      <w:r w:rsidR="00574BE3">
        <w:t xml:space="preserve"> in </w:t>
      </w:r>
      <w:r w:rsidR="006458B7">
        <w:t>spol ter</w:t>
      </w:r>
      <w:r w:rsidR="00574BE3" w:rsidRPr="00FC5F57">
        <w:t xml:space="preserve"> </w:t>
      </w:r>
      <w:r w:rsidRPr="00FC5F57">
        <w:t>stalno in začasno prebivališče osebe, ki opravlja ali bo opravljala dela v jedrskem objektu;</w:t>
      </w:r>
    </w:p>
    <w:p w:rsidR="00502E82" w:rsidRPr="00FC5F57" w:rsidRDefault="00502E82" w:rsidP="00441CE5">
      <w:pPr>
        <w:widowControl w:val="0"/>
        <w:numPr>
          <w:ilvl w:val="0"/>
          <w:numId w:val="6"/>
        </w:numPr>
        <w:tabs>
          <w:tab w:val="left" w:pos="993"/>
          <w:tab w:val="left" w:pos="1985"/>
          <w:tab w:val="left" w:pos="2552"/>
          <w:tab w:val="left" w:pos="3119"/>
          <w:tab w:val="left" w:pos="3686"/>
          <w:tab w:val="left" w:pos="4253"/>
          <w:tab w:val="right" w:pos="9356"/>
        </w:tabs>
        <w:ind w:left="993" w:right="284" w:hanging="284"/>
      </w:pPr>
      <w:r w:rsidRPr="00FC5F57">
        <w:t>državljanstvo osebe, ki opravlja ali bo opravljala dela v jedrskem objektu;</w:t>
      </w:r>
    </w:p>
    <w:p w:rsidR="00502E82" w:rsidRPr="00FC5F57" w:rsidRDefault="00502E82" w:rsidP="00441CE5">
      <w:pPr>
        <w:widowControl w:val="0"/>
        <w:numPr>
          <w:ilvl w:val="0"/>
          <w:numId w:val="6"/>
        </w:numPr>
        <w:tabs>
          <w:tab w:val="left" w:pos="993"/>
          <w:tab w:val="left" w:pos="1985"/>
          <w:tab w:val="left" w:pos="2552"/>
          <w:tab w:val="left" w:pos="3119"/>
          <w:tab w:val="left" w:pos="3686"/>
          <w:tab w:val="left" w:pos="4253"/>
          <w:tab w:val="right" w:pos="9356"/>
        </w:tabs>
        <w:ind w:left="993" w:right="284" w:hanging="284"/>
      </w:pPr>
      <w:r w:rsidRPr="00FC5F57">
        <w:t>naziv delovnega mesta;</w:t>
      </w:r>
    </w:p>
    <w:p w:rsidR="00502E82" w:rsidRDefault="00502E82" w:rsidP="00441CE5">
      <w:pPr>
        <w:widowControl w:val="0"/>
        <w:numPr>
          <w:ilvl w:val="0"/>
          <w:numId w:val="6"/>
        </w:numPr>
        <w:tabs>
          <w:tab w:val="left" w:pos="993"/>
          <w:tab w:val="left" w:pos="1985"/>
          <w:tab w:val="left" w:pos="2552"/>
          <w:tab w:val="left" w:pos="3119"/>
          <w:tab w:val="left" w:pos="3686"/>
          <w:tab w:val="left" w:pos="4253"/>
          <w:tab w:val="right" w:pos="9356"/>
        </w:tabs>
        <w:ind w:left="993" w:right="284" w:hanging="284"/>
      </w:pPr>
      <w:r w:rsidRPr="00FC5F57">
        <w:t>namen varnostnega preverjanja;</w:t>
      </w:r>
    </w:p>
    <w:p w:rsidR="00574BE3" w:rsidRPr="00FC5F57" w:rsidRDefault="00574BE3" w:rsidP="00441CE5">
      <w:pPr>
        <w:widowControl w:val="0"/>
        <w:numPr>
          <w:ilvl w:val="0"/>
          <w:numId w:val="6"/>
        </w:numPr>
        <w:tabs>
          <w:tab w:val="left" w:pos="993"/>
          <w:tab w:val="left" w:pos="1985"/>
          <w:tab w:val="left" w:pos="2552"/>
          <w:tab w:val="left" w:pos="3119"/>
          <w:tab w:val="left" w:pos="3686"/>
          <w:tab w:val="left" w:pos="4253"/>
          <w:tab w:val="right" w:pos="9356"/>
        </w:tabs>
        <w:ind w:left="993" w:right="284" w:hanging="284"/>
      </w:pPr>
      <w:r w:rsidRPr="00FC5F57">
        <w:t>kopijo podpisane</w:t>
      </w:r>
      <w:r>
        <w:t>ga soglasja preverjane osebe k izvedbi</w:t>
      </w:r>
      <w:r w:rsidRPr="00FC5F57">
        <w:t xml:space="preserve"> varnostnega preverjanja (Dodatek 6.1</w:t>
      </w:r>
      <w:r>
        <w:t>-A</w:t>
      </w:r>
      <w:r w:rsidR="00AD1EA0">
        <w:t>, B ali C</w:t>
      </w:r>
      <w:r>
        <w:t>).</w:t>
      </w:r>
    </w:p>
    <w:p w:rsidR="00502E82" w:rsidRDefault="00502E82" w:rsidP="00441CE5">
      <w:pPr>
        <w:widowControl w:val="0"/>
        <w:numPr>
          <w:ilvl w:val="0"/>
          <w:numId w:val="6"/>
        </w:numPr>
        <w:tabs>
          <w:tab w:val="left" w:pos="993"/>
          <w:tab w:val="left" w:pos="1985"/>
          <w:tab w:val="left" w:pos="2552"/>
          <w:tab w:val="left" w:pos="3119"/>
          <w:tab w:val="left" w:pos="3686"/>
          <w:tab w:val="left" w:pos="4253"/>
          <w:tab w:val="right" w:pos="9356"/>
        </w:tabs>
        <w:ind w:left="993" w:right="284" w:hanging="284"/>
      </w:pPr>
      <w:r w:rsidRPr="00FC5F57">
        <w:t>podpis odgovorne osebe, kr</w:t>
      </w:r>
      <w:r w:rsidR="00A61E21">
        <w:t xml:space="preserve">aj in datum ter žig delodajalca </w:t>
      </w:r>
    </w:p>
    <w:p w:rsidR="006675F3" w:rsidRDefault="006675F3" w:rsidP="0044255B">
      <w:pPr>
        <w:widowControl w:val="0"/>
        <w:tabs>
          <w:tab w:val="left" w:pos="284"/>
          <w:tab w:val="left" w:pos="709"/>
          <w:tab w:val="left" w:pos="1985"/>
          <w:tab w:val="left" w:pos="2552"/>
          <w:tab w:val="left" w:pos="3119"/>
          <w:tab w:val="left" w:pos="3686"/>
          <w:tab w:val="left" w:pos="4253"/>
          <w:tab w:val="right" w:pos="9356"/>
        </w:tabs>
        <w:ind w:left="709" w:right="284" w:firstLine="0"/>
      </w:pPr>
    </w:p>
    <w:p w:rsidR="003708F2" w:rsidRPr="00FC5F57" w:rsidRDefault="006675F3" w:rsidP="00867DC7">
      <w:pPr>
        <w:pBdr>
          <w:right w:val="single" w:sz="4" w:space="4" w:color="auto"/>
        </w:pBdr>
        <w:ind w:left="709" w:firstLine="0"/>
      </w:pPr>
      <w:r w:rsidRPr="00493C58">
        <w:t xml:space="preserve">V </w:t>
      </w:r>
      <w:r>
        <w:t xml:space="preserve">sklop </w:t>
      </w:r>
      <w:r w:rsidRPr="00493C58">
        <w:t>varnostn</w:t>
      </w:r>
      <w:r>
        <w:t>ega</w:t>
      </w:r>
      <w:r w:rsidRPr="00493C58">
        <w:t xml:space="preserve"> preverjanj</w:t>
      </w:r>
      <w:r>
        <w:t>a</w:t>
      </w:r>
      <w:r w:rsidRPr="00493C58">
        <w:t xml:space="preserve"> s</w:t>
      </w:r>
      <w:r>
        <w:t xml:space="preserve">odi </w:t>
      </w:r>
      <w:r w:rsidRPr="00493C58">
        <w:t>tudi zdravstveni pregled</w:t>
      </w:r>
      <w:r w:rsidR="003B7D9D">
        <w:t xml:space="preserve"> </w:t>
      </w:r>
      <w:r w:rsidR="003B7D9D" w:rsidRPr="003B7D9D">
        <w:t>pri pooblaščenem izvajalcu medicine dela</w:t>
      </w:r>
      <w:r w:rsidR="003B7D9D">
        <w:t xml:space="preserve"> v Republiki Sloveniji ali</w:t>
      </w:r>
      <w:r w:rsidR="003B7D9D" w:rsidRPr="003B7D9D">
        <w:t xml:space="preserve"> v tujini pod pogojem, da je zdravstveni pregled po obsegu in vsebini primerljiv z zdravstvenim pregledom, opravljenim v Republiki Sloveniji in vsebuje pregled odvisnosti od alkohola, drog, drugih zasvojenosti in psihološko oceno.</w:t>
      </w:r>
      <w:r w:rsidRPr="00493C58">
        <w:t xml:space="preserve"> </w:t>
      </w:r>
    </w:p>
    <w:p w:rsidR="00BF038F" w:rsidRPr="003B7D9D" w:rsidRDefault="00BF038F" w:rsidP="003B7D9D">
      <w:pPr>
        <w:ind w:left="709" w:firstLine="0"/>
      </w:pPr>
    </w:p>
    <w:p w:rsidR="00740AEB" w:rsidRPr="003B7D9D" w:rsidRDefault="00740AEB" w:rsidP="003B7D9D">
      <w:pPr>
        <w:ind w:left="709" w:firstLine="0"/>
      </w:pPr>
    </w:p>
    <w:p w:rsidR="00740AEB" w:rsidRDefault="00740AEB" w:rsidP="0044255B">
      <w:pPr>
        <w:ind w:firstLine="0"/>
        <w:rPr>
          <w:b/>
        </w:rPr>
      </w:pPr>
    </w:p>
    <w:p w:rsidR="00740AEB" w:rsidRDefault="00740AEB" w:rsidP="0044255B">
      <w:pPr>
        <w:ind w:firstLine="0"/>
        <w:rPr>
          <w:b/>
        </w:rPr>
      </w:pPr>
    </w:p>
    <w:p w:rsidR="00740AEB" w:rsidRDefault="00740AEB" w:rsidP="0044255B">
      <w:pPr>
        <w:ind w:firstLine="0"/>
        <w:rPr>
          <w:b/>
        </w:rPr>
      </w:pPr>
    </w:p>
    <w:p w:rsidR="00740AEB" w:rsidRDefault="00740AEB" w:rsidP="0044255B">
      <w:pPr>
        <w:ind w:firstLine="0"/>
        <w:rPr>
          <w:b/>
        </w:rPr>
      </w:pPr>
    </w:p>
    <w:p w:rsidR="00740AEB" w:rsidRDefault="00740AEB" w:rsidP="0044255B">
      <w:pPr>
        <w:ind w:firstLine="0"/>
        <w:rPr>
          <w:b/>
        </w:rPr>
      </w:pPr>
    </w:p>
    <w:p w:rsidR="00740AEB" w:rsidRDefault="00740AEB" w:rsidP="0044255B">
      <w:pPr>
        <w:ind w:firstLine="0"/>
        <w:rPr>
          <w:b/>
        </w:rPr>
      </w:pPr>
    </w:p>
    <w:p w:rsidR="0052755C" w:rsidRPr="0052755C" w:rsidRDefault="0052755C" w:rsidP="004231A0">
      <w:pPr>
        <w:pBdr>
          <w:right w:val="single" w:sz="4" w:space="4" w:color="auto"/>
        </w:pBdr>
        <w:spacing w:after="120"/>
        <w:ind w:firstLine="0"/>
      </w:pPr>
    </w:p>
    <w:p w:rsidR="00A41500" w:rsidRDefault="00A41500" w:rsidP="004231A0">
      <w:pPr>
        <w:numPr>
          <w:ilvl w:val="1"/>
          <w:numId w:val="4"/>
        </w:numPr>
        <w:pBdr>
          <w:right w:val="single" w:sz="4" w:space="4" w:color="auto"/>
        </w:pBdr>
        <w:spacing w:after="120"/>
        <w:ind w:left="284" w:firstLine="0"/>
        <w:rPr>
          <w:b/>
        </w:rPr>
      </w:pPr>
      <w:r>
        <w:rPr>
          <w:b/>
        </w:rPr>
        <w:t xml:space="preserve">Varnostno preverjanje </w:t>
      </w:r>
      <w:r w:rsidR="00BF038F">
        <w:rPr>
          <w:b/>
        </w:rPr>
        <w:t xml:space="preserve">delavca, ki je </w:t>
      </w:r>
      <w:r w:rsidRPr="00450347">
        <w:rPr>
          <w:b/>
          <w:u w:val="single"/>
        </w:rPr>
        <w:t>tuj</w:t>
      </w:r>
      <w:r w:rsidR="00BF038F" w:rsidRPr="00450347">
        <w:rPr>
          <w:b/>
          <w:u w:val="single"/>
        </w:rPr>
        <w:t>i</w:t>
      </w:r>
      <w:r w:rsidRPr="00450347">
        <w:rPr>
          <w:b/>
          <w:u w:val="single"/>
        </w:rPr>
        <w:t xml:space="preserve"> državljan</w:t>
      </w:r>
    </w:p>
    <w:p w:rsidR="00617AED" w:rsidRDefault="00315523" w:rsidP="00867DC7">
      <w:pPr>
        <w:pBdr>
          <w:right w:val="single" w:sz="4" w:space="4" w:color="auto"/>
        </w:pBdr>
        <w:ind w:left="709" w:firstLine="0"/>
      </w:pPr>
      <w:r>
        <w:t>V</w:t>
      </w:r>
      <w:r w:rsidR="00355F57">
        <w:t>arnostno preverjanje</w:t>
      </w:r>
      <w:r>
        <w:t xml:space="preserve"> delavca, ki je tuji državljan</w:t>
      </w:r>
      <w:r w:rsidR="00355F57">
        <w:t xml:space="preserve"> na zahtevo </w:t>
      </w:r>
      <w:r w:rsidR="00402C3E">
        <w:t>delodaj</w:t>
      </w:r>
      <w:r w:rsidR="00355F57">
        <w:t>alca</w:t>
      </w:r>
      <w:r w:rsidR="00FE799D">
        <w:t>,</w:t>
      </w:r>
      <w:r w:rsidR="00402C3E">
        <w:t xml:space="preserve"> </w:t>
      </w:r>
      <w:r w:rsidRPr="00A41EB9">
        <w:rPr>
          <w:u w:val="single"/>
        </w:rPr>
        <w:t xml:space="preserve">opravi ministrstvo za notranje zadeve Republike Slovenije </w:t>
      </w:r>
      <w:r>
        <w:t>v skladu</w:t>
      </w:r>
      <w:r w:rsidR="00415279">
        <w:t xml:space="preserve"> z določili </w:t>
      </w:r>
      <w:r w:rsidR="00E20AFE" w:rsidRPr="00493C58">
        <w:t>1</w:t>
      </w:r>
      <w:r w:rsidR="00574BE3">
        <w:t>55</w:t>
      </w:r>
      <w:r w:rsidR="00415279">
        <w:t>. člena</w:t>
      </w:r>
      <w:r w:rsidR="00E20AFE" w:rsidRPr="00493C58">
        <w:t xml:space="preserve"> </w:t>
      </w:r>
      <w:r w:rsidR="00DA3EE1">
        <w:t xml:space="preserve"> </w:t>
      </w:r>
      <w:r w:rsidR="00FA3AE4">
        <w:t>ZVISJV-1</w:t>
      </w:r>
      <w:r w:rsidR="0061406C">
        <w:t xml:space="preserve"> </w:t>
      </w:r>
      <w:r w:rsidR="0094344E">
        <w:t>in v skladu z dodatki po</w:t>
      </w:r>
      <w:r w:rsidR="00FE799D">
        <w:t>stopka ADP-1.8.005, revizija 5</w:t>
      </w:r>
      <w:r>
        <w:t>.</w:t>
      </w:r>
      <w:r w:rsidR="00B6032C">
        <w:t xml:space="preserve"> </w:t>
      </w:r>
    </w:p>
    <w:p w:rsidR="00617AED" w:rsidRDefault="00481348" w:rsidP="00867DC7">
      <w:pPr>
        <w:pBdr>
          <w:right w:val="single" w:sz="4" w:space="4" w:color="auto"/>
        </w:pBdr>
        <w:ind w:left="709" w:firstLine="0"/>
      </w:pPr>
      <w:r>
        <w:t>Delodajalec pošlje vlogo</w:t>
      </w:r>
      <w:r w:rsidR="00792E14">
        <w:t xml:space="preserve"> </w:t>
      </w:r>
      <w:r w:rsidR="00315523" w:rsidRPr="00BF07FD">
        <w:t>z</w:t>
      </w:r>
      <w:r w:rsidR="00315523">
        <w:t xml:space="preserve">a izvedbo varnostnega preverjanja svojih delavcev </w:t>
      </w:r>
      <w:r w:rsidR="004231A0">
        <w:t>(</w:t>
      </w:r>
      <w:r w:rsidR="004231A0" w:rsidRPr="00BF07FD">
        <w:t>dopis</w:t>
      </w:r>
      <w:r w:rsidR="004231A0">
        <w:t xml:space="preserve"> s spiskom delavcev in zahtevanimi prilogami</w:t>
      </w:r>
      <w:r w:rsidR="00792E14">
        <w:t xml:space="preserve"> – vzorec je v točki 13</w:t>
      </w:r>
      <w:r w:rsidR="004231A0" w:rsidRPr="00BF07FD">
        <w:t>)</w:t>
      </w:r>
      <w:r w:rsidR="004231A0">
        <w:t xml:space="preserve"> na M</w:t>
      </w:r>
      <w:r w:rsidR="007C630A">
        <w:t>inistrstvo za</w:t>
      </w:r>
      <w:r w:rsidR="00315523">
        <w:t xml:space="preserve"> notranje zadeve R</w:t>
      </w:r>
      <w:r w:rsidR="007C630A">
        <w:t>epublike Slovenije</w:t>
      </w:r>
      <w:r w:rsidR="007C630A" w:rsidRPr="00BF07FD">
        <w:t xml:space="preserve"> </w:t>
      </w:r>
      <w:r w:rsidR="00617AED" w:rsidRPr="00BF07FD">
        <w:t xml:space="preserve"> na </w:t>
      </w:r>
      <w:r w:rsidR="00617AED" w:rsidRPr="0061078A">
        <w:t>naslov:</w:t>
      </w:r>
    </w:p>
    <w:p w:rsidR="00452FB0" w:rsidRDefault="00452FB0" w:rsidP="00867DC7">
      <w:pPr>
        <w:pBdr>
          <w:right w:val="single" w:sz="4" w:space="4" w:color="auto"/>
        </w:pBdr>
        <w:ind w:left="709" w:firstLine="0"/>
      </w:pPr>
    </w:p>
    <w:p w:rsidR="00255AB0" w:rsidRDefault="001804D5" w:rsidP="00867DC7">
      <w:pPr>
        <w:pBdr>
          <w:right w:val="single" w:sz="4" w:space="4" w:color="auto"/>
        </w:pBdr>
        <w:ind w:left="709" w:firstLine="0"/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53340</wp:posOffset>
                </wp:positionV>
                <wp:extent cx="3347720" cy="1152525"/>
                <wp:effectExtent l="0" t="0" r="0" b="0"/>
                <wp:wrapNone/>
                <wp:docPr id="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772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336" w:rsidRDefault="00D05336" w:rsidP="00452FB0">
                            <w:pPr>
                              <w:ind w:firstLine="0"/>
                            </w:pPr>
                            <w:r>
                              <w:t>Ministrstvo za notranje zadeve Republike Slovenije</w:t>
                            </w:r>
                          </w:p>
                          <w:p w:rsidR="00D05336" w:rsidRDefault="00D05336" w:rsidP="00452FB0">
                            <w:pPr>
                              <w:ind w:firstLine="0"/>
                            </w:pPr>
                            <w:r>
                              <w:t>Direktorat za policijo in druge varnostne naloge</w:t>
                            </w:r>
                          </w:p>
                          <w:p w:rsidR="00D05336" w:rsidRDefault="00D05336" w:rsidP="00452FB0">
                            <w:pPr>
                              <w:ind w:firstLine="0"/>
                            </w:pPr>
                            <w:r>
                              <w:t>Sektor za varnostno načrtovanje</w:t>
                            </w:r>
                          </w:p>
                          <w:p w:rsidR="00D05336" w:rsidRDefault="00D05336" w:rsidP="00452FB0">
                            <w:pPr>
                              <w:ind w:firstLine="0"/>
                            </w:pPr>
                            <w:r>
                              <w:t>Štefanova 2</w:t>
                            </w:r>
                          </w:p>
                          <w:p w:rsidR="00D05336" w:rsidRDefault="00D05336" w:rsidP="00452FB0">
                            <w:pPr>
                              <w:ind w:firstLine="0"/>
                            </w:pPr>
                            <w:r>
                              <w:t>1501 LJUBLJANA</w:t>
                            </w:r>
                          </w:p>
                          <w:p w:rsidR="00D05336" w:rsidRDefault="00D05336" w:rsidP="00452FB0">
                            <w:pPr>
                              <w:ind w:firstLine="0"/>
                            </w:pPr>
                            <w:r>
                              <w:t>SLOVENIJA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36.75pt;margin-top:4.2pt;width:263.6pt;height:9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">
                <v:textbox>
                  <w:txbxContent>
                    <w:p w:rsidR="00D05336" w:rsidRDefault="00D05336" w:rsidP="00452FB0">
                      <w:pPr>
                        <w:ind w:firstLine="0"/>
                      </w:pPr>
                      <w:r>
                        <w:t>Ministrstvo za notranje zadeve Republike Slovenije</w:t>
                      </w:r>
                    </w:p>
                    <w:p w:rsidR="00D05336" w:rsidRDefault="00D05336" w:rsidP="00452FB0">
                      <w:pPr>
                        <w:ind w:firstLine="0"/>
                      </w:pPr>
                      <w:r>
                        <w:t>Direktorat za policijo in druge varnostne naloge</w:t>
                      </w:r>
                    </w:p>
                    <w:p w:rsidR="00D05336" w:rsidRDefault="00D05336" w:rsidP="00452FB0">
                      <w:pPr>
                        <w:ind w:firstLine="0"/>
                      </w:pPr>
                      <w:r>
                        <w:t>Sektor za varnostno načrtovanje</w:t>
                      </w:r>
                    </w:p>
                    <w:p w:rsidR="00D05336" w:rsidRDefault="00D05336" w:rsidP="00452FB0">
                      <w:pPr>
                        <w:ind w:firstLine="0"/>
                      </w:pPr>
                      <w:r>
                        <w:t>Štefanova 2</w:t>
                      </w:r>
                    </w:p>
                    <w:p w:rsidR="00D05336" w:rsidRDefault="00D05336" w:rsidP="00452FB0">
                      <w:pPr>
                        <w:ind w:firstLine="0"/>
                      </w:pPr>
                      <w:r>
                        <w:t>1501 LJUBLJANA</w:t>
                      </w:r>
                    </w:p>
                    <w:p w:rsidR="00D05336" w:rsidRDefault="00D05336" w:rsidP="00452FB0">
                      <w:pPr>
                        <w:ind w:firstLine="0"/>
                      </w:pPr>
                      <w:r>
                        <w:t>SLOVENIJA</w:t>
                      </w:r>
                    </w:p>
                  </w:txbxContent>
                </v:textbox>
              </v:shape>
            </w:pict>
          </mc:Fallback>
        </mc:AlternateContent>
      </w:r>
    </w:p>
    <w:p w:rsidR="00492D64" w:rsidRDefault="00492D64" w:rsidP="00867DC7">
      <w:pPr>
        <w:pBdr>
          <w:right w:val="single" w:sz="4" w:space="4" w:color="auto"/>
        </w:pBdr>
        <w:ind w:left="709" w:firstLine="0"/>
      </w:pPr>
    </w:p>
    <w:p w:rsidR="00492D64" w:rsidRDefault="00492D64" w:rsidP="00867DC7">
      <w:pPr>
        <w:pBdr>
          <w:right w:val="single" w:sz="4" w:space="4" w:color="auto"/>
        </w:pBdr>
        <w:ind w:left="709" w:firstLine="0"/>
        <w:rPr>
          <w:b/>
        </w:rPr>
      </w:pPr>
    </w:p>
    <w:p w:rsidR="00452FB0" w:rsidRDefault="00452FB0" w:rsidP="00867DC7">
      <w:pPr>
        <w:pBdr>
          <w:right w:val="single" w:sz="4" w:space="4" w:color="auto"/>
        </w:pBdr>
        <w:ind w:left="709" w:firstLine="0"/>
      </w:pPr>
    </w:p>
    <w:p w:rsidR="00452FB0" w:rsidRDefault="00452FB0" w:rsidP="00867DC7">
      <w:pPr>
        <w:pBdr>
          <w:right w:val="single" w:sz="4" w:space="4" w:color="auto"/>
        </w:pBdr>
        <w:ind w:left="709" w:firstLine="0"/>
      </w:pPr>
    </w:p>
    <w:p w:rsidR="00452FB0" w:rsidRDefault="00452FB0" w:rsidP="00867DC7">
      <w:pPr>
        <w:pBdr>
          <w:right w:val="single" w:sz="4" w:space="4" w:color="auto"/>
        </w:pBdr>
        <w:ind w:left="709" w:firstLine="0"/>
      </w:pPr>
    </w:p>
    <w:p w:rsidR="00452FB0" w:rsidRDefault="00452FB0" w:rsidP="00867DC7">
      <w:pPr>
        <w:pBdr>
          <w:right w:val="single" w:sz="4" w:space="4" w:color="auto"/>
        </w:pBdr>
        <w:ind w:left="709" w:firstLine="0"/>
      </w:pPr>
    </w:p>
    <w:p w:rsidR="00452FB0" w:rsidRDefault="00452FB0" w:rsidP="00867DC7">
      <w:pPr>
        <w:pBdr>
          <w:right w:val="single" w:sz="4" w:space="4" w:color="auto"/>
        </w:pBdr>
        <w:ind w:left="709" w:firstLine="0"/>
      </w:pPr>
    </w:p>
    <w:p w:rsidR="00255AB0" w:rsidRPr="00A41EB9" w:rsidRDefault="00A41EB9" w:rsidP="00867DC7">
      <w:pPr>
        <w:pBdr>
          <w:right w:val="single" w:sz="4" w:space="4" w:color="auto"/>
        </w:pBdr>
        <w:ind w:left="709" w:firstLine="0"/>
        <w:rPr>
          <w:rFonts w:ascii="Arial" w:hAnsi="Arial"/>
          <w:b/>
        </w:rPr>
      </w:pPr>
      <w:r w:rsidRPr="00A41EB9">
        <w:rPr>
          <w:rFonts w:ascii="Arial" w:hAnsi="Arial"/>
          <w:b/>
        </w:rPr>
        <w:t>Zahtevane priloge:</w:t>
      </w:r>
    </w:p>
    <w:p w:rsidR="00A41EB9" w:rsidRPr="00A41EB9" w:rsidRDefault="00A41EB9" w:rsidP="00867DC7">
      <w:pPr>
        <w:pBdr>
          <w:right w:val="single" w:sz="4" w:space="4" w:color="auto"/>
        </w:pBdr>
        <w:ind w:left="709" w:firstLine="0"/>
        <w:rPr>
          <w:rFonts w:ascii="Arial" w:hAnsi="Arial"/>
        </w:rPr>
      </w:pPr>
    </w:p>
    <w:p w:rsidR="00452FB0" w:rsidRPr="00452FB0" w:rsidRDefault="00452FB0" w:rsidP="00452FB0">
      <w:pPr>
        <w:numPr>
          <w:ilvl w:val="0"/>
          <w:numId w:val="12"/>
        </w:numPr>
        <w:pBdr>
          <w:right w:val="single" w:sz="4" w:space="4" w:color="auto"/>
        </w:pBdr>
        <w:ind w:left="993" w:hanging="284"/>
        <w:rPr>
          <w:u w:val="single"/>
        </w:rPr>
      </w:pPr>
      <w:r w:rsidRPr="00452FB0">
        <w:rPr>
          <w:u w:val="single"/>
        </w:rPr>
        <w:t>Pisno soglasje preverjane osebe za izvedbo varnostnega preverjanja.</w:t>
      </w:r>
    </w:p>
    <w:p w:rsidR="00441CE5" w:rsidRDefault="00452FB0" w:rsidP="00452FB0">
      <w:pPr>
        <w:pBdr>
          <w:right w:val="single" w:sz="4" w:space="4" w:color="auto"/>
        </w:pBdr>
        <w:tabs>
          <w:tab w:val="left" w:pos="993"/>
        </w:tabs>
        <w:ind w:left="993" w:firstLine="0"/>
      </w:pPr>
      <w:r>
        <w:rPr>
          <w:u w:val="single"/>
        </w:rPr>
        <w:t>(</w:t>
      </w:r>
      <w:r w:rsidR="000D3B50" w:rsidRPr="00355F57">
        <w:rPr>
          <w:u w:val="single"/>
        </w:rPr>
        <w:t xml:space="preserve">IZJAVO O SOGLASJU ZA VARNOSTNO PREVERJANJE - </w:t>
      </w:r>
      <w:r w:rsidR="000D3B50" w:rsidRPr="006835B7">
        <w:t>Dodatek 6.1-</w:t>
      </w:r>
      <w:r w:rsidR="000D3B50">
        <w:t xml:space="preserve"> </w:t>
      </w:r>
      <w:r w:rsidR="000D3B50" w:rsidRPr="006835B7">
        <w:t>A,</w:t>
      </w:r>
      <w:r w:rsidR="000D3B50">
        <w:t xml:space="preserve"> </w:t>
      </w:r>
      <w:r w:rsidR="000D3B50" w:rsidRPr="006835B7">
        <w:t>B ali C),</w:t>
      </w:r>
      <w:r w:rsidR="00740AEB">
        <w:t xml:space="preserve"> </w:t>
      </w:r>
    </w:p>
    <w:p w:rsidR="00481348" w:rsidRDefault="00481348" w:rsidP="00867DC7">
      <w:pPr>
        <w:pBdr>
          <w:right w:val="single" w:sz="4" w:space="4" w:color="auto"/>
        </w:pBdr>
        <w:tabs>
          <w:tab w:val="left" w:pos="993"/>
        </w:tabs>
        <w:ind w:left="993" w:firstLine="0"/>
      </w:pPr>
    </w:p>
    <w:p w:rsidR="00A41EB9" w:rsidRPr="00A41EB9" w:rsidRDefault="00452FB0" w:rsidP="00452FB0">
      <w:pPr>
        <w:numPr>
          <w:ilvl w:val="0"/>
          <w:numId w:val="12"/>
        </w:numPr>
        <w:pBdr>
          <w:right w:val="single" w:sz="4" w:space="4" w:color="auto"/>
        </w:pBdr>
        <w:ind w:left="993" w:hanging="284"/>
        <w:rPr>
          <w:u w:val="single"/>
        </w:rPr>
      </w:pPr>
      <w:r>
        <w:rPr>
          <w:rFonts w:ascii="Arial" w:hAnsi="Arial" w:cs="Arial"/>
          <w:sz w:val="20"/>
        </w:rPr>
        <w:t>Izpolnjen vprašalnik za varnostno preverjanje iz 150. člena ZVISJV-1</w:t>
      </w:r>
      <w:r w:rsidR="00A41EB9">
        <w:rPr>
          <w:rFonts w:ascii="Arial" w:hAnsi="Arial" w:cs="Arial"/>
          <w:sz w:val="20"/>
        </w:rPr>
        <w:t>.</w:t>
      </w:r>
    </w:p>
    <w:p w:rsidR="00441CE5" w:rsidRPr="00452FB0" w:rsidRDefault="00A41EB9" w:rsidP="00A41EB9">
      <w:pPr>
        <w:pBdr>
          <w:right w:val="single" w:sz="4" w:space="4" w:color="auto"/>
        </w:pBdr>
        <w:ind w:left="993" w:firstLine="0"/>
        <w:rPr>
          <w:u w:val="single"/>
        </w:rPr>
      </w:pPr>
      <w:r>
        <w:rPr>
          <w:rFonts w:ascii="Arial" w:hAnsi="Arial" w:cs="Arial"/>
          <w:sz w:val="20"/>
        </w:rPr>
        <w:t>(</w:t>
      </w:r>
      <w:r w:rsidR="00355F57">
        <w:rPr>
          <w:u w:val="single"/>
        </w:rPr>
        <w:t xml:space="preserve">IZPOLNJEN </w:t>
      </w:r>
      <w:r w:rsidR="000D3B50" w:rsidRPr="00355F57">
        <w:rPr>
          <w:u w:val="single"/>
        </w:rPr>
        <w:t xml:space="preserve">VPRAŠALNIK ZA VARNOSTNO PREVERJANJE - </w:t>
      </w:r>
      <w:r w:rsidR="00355F57" w:rsidRPr="00452FB0">
        <w:rPr>
          <w:u w:val="single"/>
        </w:rPr>
        <w:t xml:space="preserve"> </w:t>
      </w:r>
      <w:r w:rsidR="00355F57" w:rsidRPr="007C630A">
        <w:rPr>
          <w:u w:val="single"/>
        </w:rPr>
        <w:t>Dodatek</w:t>
      </w:r>
      <w:r w:rsidR="007C630A" w:rsidRPr="007C630A">
        <w:rPr>
          <w:u w:val="single"/>
        </w:rPr>
        <w:t xml:space="preserve"> 6.2-A,B ali C)</w:t>
      </w:r>
    </w:p>
    <w:p w:rsidR="00355F57" w:rsidRDefault="00355F57" w:rsidP="00867DC7">
      <w:pPr>
        <w:pStyle w:val="ListParagraph"/>
        <w:pBdr>
          <w:right w:val="single" w:sz="4" w:space="4" w:color="auto"/>
        </w:pBdr>
      </w:pPr>
    </w:p>
    <w:p w:rsidR="00481348" w:rsidRPr="00436498" w:rsidRDefault="00A41EB9" w:rsidP="00436498">
      <w:pPr>
        <w:numPr>
          <w:ilvl w:val="0"/>
          <w:numId w:val="12"/>
        </w:numPr>
        <w:pBdr>
          <w:right w:val="single" w:sz="4" w:space="4" w:color="auto"/>
        </w:pBdr>
        <w:ind w:left="993" w:hanging="284"/>
        <w:rPr>
          <w:szCs w:val="24"/>
        </w:rPr>
      </w:pPr>
      <w:r>
        <w:rPr>
          <w:rFonts w:eastAsia="Calibri" w:cs="Arial"/>
          <w:szCs w:val="24"/>
          <w:lang w:eastAsia="sl-SI"/>
        </w:rPr>
        <w:t>POTRDILO</w:t>
      </w:r>
      <w:r w:rsidRPr="00A41EB9">
        <w:rPr>
          <w:rFonts w:eastAsia="Calibri" w:cs="Arial"/>
          <w:szCs w:val="24"/>
          <w:lang w:eastAsia="sl-SI"/>
        </w:rPr>
        <w:t xml:space="preserve"> o osebnem imenu, spremembi imena, državljanstvu, stalnem ali začasnem bivališču, državi</w:t>
      </w:r>
      <w:r w:rsidR="004231A0">
        <w:rPr>
          <w:rFonts w:eastAsia="Calibri" w:cs="Arial"/>
          <w:szCs w:val="24"/>
          <w:lang w:eastAsia="sl-SI"/>
        </w:rPr>
        <w:t xml:space="preserve"> bivanja in naslovu za vročanje,</w:t>
      </w:r>
      <w:r w:rsidR="004231A0" w:rsidRPr="004231A0">
        <w:rPr>
          <w:rFonts w:eastAsia="Calibri" w:cs="Arial"/>
          <w:szCs w:val="24"/>
          <w:lang w:eastAsia="sl-SI"/>
        </w:rPr>
        <w:t xml:space="preserve"> </w:t>
      </w:r>
      <w:r w:rsidR="004231A0">
        <w:rPr>
          <w:rFonts w:eastAsia="Calibri" w:cs="Arial"/>
          <w:szCs w:val="24"/>
          <w:lang w:eastAsia="sl-SI"/>
        </w:rPr>
        <w:t>ki ga</w:t>
      </w:r>
      <w:r w:rsidR="00436498">
        <w:rPr>
          <w:rFonts w:eastAsia="Calibri" w:cs="Arial"/>
          <w:szCs w:val="24"/>
          <w:lang w:eastAsia="sl-SI"/>
        </w:rPr>
        <w:t xml:space="preserve"> izda pristojni organ</w:t>
      </w:r>
      <w:r w:rsidR="004231A0" w:rsidRPr="00481348">
        <w:rPr>
          <w:rFonts w:eastAsia="Calibri" w:cs="Arial"/>
          <w:szCs w:val="24"/>
          <w:lang w:eastAsia="sl-SI"/>
        </w:rPr>
        <w:t xml:space="preserve"> v državi, katere državljan je preverjana oseba</w:t>
      </w:r>
      <w:r w:rsidR="004231A0">
        <w:rPr>
          <w:rFonts w:eastAsia="Calibri" w:cs="Arial"/>
          <w:szCs w:val="24"/>
          <w:lang w:eastAsia="sl-SI"/>
        </w:rPr>
        <w:t>.</w:t>
      </w:r>
      <w:r w:rsidRPr="00436498">
        <w:rPr>
          <w:rFonts w:eastAsia="Calibri" w:cs="Arial"/>
          <w:szCs w:val="24"/>
          <w:lang w:eastAsia="sl-SI"/>
        </w:rPr>
        <w:t xml:space="preserve"> </w:t>
      </w:r>
    </w:p>
    <w:p w:rsidR="00A41EB9" w:rsidRPr="00A41EB9" w:rsidRDefault="00A41EB9" w:rsidP="00A41EB9">
      <w:pPr>
        <w:pBdr>
          <w:right w:val="single" w:sz="4" w:space="4" w:color="auto"/>
        </w:pBdr>
        <w:ind w:left="993" w:firstLine="0"/>
        <w:rPr>
          <w:rFonts w:eastAsia="Calibri" w:cs="Arial"/>
          <w:szCs w:val="24"/>
          <w:lang w:eastAsia="sl-SI"/>
        </w:rPr>
      </w:pPr>
    </w:p>
    <w:p w:rsidR="00481348" w:rsidRPr="00481348" w:rsidRDefault="00481348" w:rsidP="00867DC7">
      <w:pPr>
        <w:numPr>
          <w:ilvl w:val="0"/>
          <w:numId w:val="12"/>
        </w:numPr>
        <w:pBdr>
          <w:right w:val="single" w:sz="4" w:space="4" w:color="auto"/>
        </w:pBdr>
        <w:ind w:left="993" w:hanging="284"/>
        <w:rPr>
          <w:szCs w:val="24"/>
        </w:rPr>
      </w:pPr>
      <w:r>
        <w:rPr>
          <w:rFonts w:eastAsia="Calibri" w:cs="Arial"/>
          <w:szCs w:val="24"/>
          <w:lang w:eastAsia="sl-SI"/>
        </w:rPr>
        <w:t>POTRDILO</w:t>
      </w:r>
      <w:r w:rsidRPr="00481348">
        <w:rPr>
          <w:rFonts w:eastAsia="Calibri" w:cs="Arial"/>
          <w:szCs w:val="24"/>
          <w:lang w:eastAsia="sl-SI"/>
        </w:rPr>
        <w:t xml:space="preserve"> o nekaznovanosti ali o</w:t>
      </w:r>
      <w:r w:rsidR="004231A0">
        <w:rPr>
          <w:rFonts w:eastAsia="Calibri" w:cs="Arial"/>
          <w:szCs w:val="24"/>
          <w:lang w:eastAsia="sl-SI"/>
        </w:rPr>
        <w:t>bstoju odprtih postopkov, ki ga</w:t>
      </w:r>
      <w:r w:rsidR="00436498">
        <w:rPr>
          <w:rFonts w:eastAsia="Calibri" w:cs="Arial"/>
          <w:szCs w:val="24"/>
          <w:lang w:eastAsia="sl-SI"/>
        </w:rPr>
        <w:t xml:space="preserve"> izda pristojni organ</w:t>
      </w:r>
      <w:r w:rsidRPr="00481348">
        <w:rPr>
          <w:rFonts w:eastAsia="Calibri" w:cs="Arial"/>
          <w:szCs w:val="24"/>
          <w:lang w:eastAsia="sl-SI"/>
        </w:rPr>
        <w:t xml:space="preserve"> v državi, katere državljan je preverjana oseba</w:t>
      </w:r>
      <w:r w:rsidR="00A41EB9">
        <w:rPr>
          <w:rFonts w:eastAsia="Calibri" w:cs="Arial"/>
          <w:szCs w:val="24"/>
          <w:lang w:eastAsia="sl-SI"/>
        </w:rPr>
        <w:t>.</w:t>
      </w:r>
    </w:p>
    <w:p w:rsidR="00481348" w:rsidRDefault="00481348" w:rsidP="00867DC7">
      <w:pPr>
        <w:pStyle w:val="ListParagraph"/>
        <w:pBdr>
          <w:right w:val="single" w:sz="4" w:space="4" w:color="auto"/>
        </w:pBdr>
        <w:rPr>
          <w:szCs w:val="24"/>
        </w:rPr>
      </w:pPr>
    </w:p>
    <w:p w:rsidR="00481348" w:rsidRPr="00867DC7" w:rsidRDefault="00B02A2E" w:rsidP="00867DC7">
      <w:pPr>
        <w:numPr>
          <w:ilvl w:val="0"/>
          <w:numId w:val="12"/>
        </w:numPr>
        <w:pBdr>
          <w:right w:val="single" w:sz="4" w:space="4" w:color="auto"/>
        </w:pBdr>
        <w:ind w:left="993" w:hanging="284"/>
        <w:rPr>
          <w:szCs w:val="24"/>
        </w:rPr>
      </w:pPr>
      <w:r w:rsidRPr="00481348">
        <w:rPr>
          <w:rFonts w:eastAsia="Calibri" w:cs="Arial"/>
          <w:szCs w:val="24"/>
          <w:lang w:eastAsia="sl-SI"/>
        </w:rPr>
        <w:t>ZDRAVNIŠKO SPRIČEVALO</w:t>
      </w:r>
      <w:r w:rsidR="002130C4">
        <w:rPr>
          <w:rFonts w:eastAsia="Calibri" w:cs="Arial"/>
          <w:szCs w:val="24"/>
          <w:lang w:eastAsia="sl-SI"/>
        </w:rPr>
        <w:t xml:space="preserve"> </w:t>
      </w:r>
      <w:r w:rsidR="002130C4" w:rsidRPr="002130C4">
        <w:rPr>
          <w:rFonts w:eastAsia="Calibri" w:cs="Arial"/>
          <w:szCs w:val="24"/>
          <w:lang w:eastAsia="sl-SI"/>
        </w:rPr>
        <w:t>pridobljeno pri pooblaščenem izvajalcu medicine dela v Republiki Sloveniji. Zdravstveni pregled se lahko opravi tudi v tujini pod pogojem, da je zdravstveni pregled po obsegu in vsebini primerljiv z zdravstvenim pregledom, opravljenim v Republiki Sloveniji, in vsebuje pregled odvisnosti od alkohola, drog, drugih zasvojenosti in psihološko oceno.</w:t>
      </w:r>
    </w:p>
    <w:p w:rsidR="00465178" w:rsidRPr="00A31E85" w:rsidRDefault="00465178" w:rsidP="00867DC7">
      <w:pPr>
        <w:widowControl w:val="0"/>
        <w:tabs>
          <w:tab w:val="left" w:pos="709"/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right" w:pos="9356"/>
        </w:tabs>
        <w:ind w:right="284" w:firstLine="0"/>
      </w:pPr>
    </w:p>
    <w:p w:rsidR="00267588" w:rsidRDefault="00267588" w:rsidP="004231A0">
      <w:pPr>
        <w:numPr>
          <w:ilvl w:val="0"/>
          <w:numId w:val="5"/>
        </w:numPr>
        <w:pBdr>
          <w:right w:val="single" w:sz="4" w:space="4" w:color="auto"/>
        </w:pBdr>
        <w:spacing w:after="120"/>
        <w:ind w:left="284" w:firstLine="0"/>
        <w:rPr>
          <w:b/>
        </w:rPr>
      </w:pPr>
      <w:r w:rsidRPr="00493C58">
        <w:rPr>
          <w:b/>
        </w:rPr>
        <w:t xml:space="preserve">Izjava o izpolnjevanju pogojev iz </w:t>
      </w:r>
      <w:r w:rsidR="00FA3AE4">
        <w:rPr>
          <w:b/>
        </w:rPr>
        <w:t>ZVISJV-1</w:t>
      </w:r>
      <w:r>
        <w:rPr>
          <w:b/>
        </w:rPr>
        <w:t xml:space="preserve"> (</w:t>
      </w:r>
      <w:r w:rsidRPr="00493C58">
        <w:t xml:space="preserve">ADP-1.8.005, revizija </w:t>
      </w:r>
      <w:r w:rsidR="007C630A">
        <w:t>5</w:t>
      </w:r>
      <w:r>
        <w:t>)</w:t>
      </w:r>
    </w:p>
    <w:p w:rsidR="00267588" w:rsidRDefault="00267588" w:rsidP="00EB58CC">
      <w:pPr>
        <w:ind w:left="709" w:firstLine="0"/>
      </w:pPr>
      <w:r w:rsidRPr="00493C58">
        <w:rPr>
          <w:u w:val="single"/>
        </w:rPr>
        <w:t xml:space="preserve">IZJAVA O IZPOLNJEVANJU POGOJEV IZ </w:t>
      </w:r>
      <w:r w:rsidR="00FA3AE4">
        <w:rPr>
          <w:u w:val="single"/>
        </w:rPr>
        <w:t>ZVISJV-1</w:t>
      </w:r>
      <w:r w:rsidR="00F900E2">
        <w:rPr>
          <w:u w:val="single"/>
        </w:rPr>
        <w:t xml:space="preserve"> </w:t>
      </w:r>
      <w:r w:rsidR="00210AC3">
        <w:rPr>
          <w:u w:val="single"/>
        </w:rPr>
        <w:t xml:space="preserve"> (</w:t>
      </w:r>
      <w:r w:rsidR="00210AC3">
        <w:t>Dodatek 6.3-</w:t>
      </w:r>
      <w:r w:rsidR="00210AC3" w:rsidRPr="00493C58">
        <w:t>A</w:t>
      </w:r>
      <w:r w:rsidR="00E86E29">
        <w:t>, B ali C</w:t>
      </w:r>
      <w:r w:rsidRPr="00493C58">
        <w:t xml:space="preserve"> </w:t>
      </w:r>
      <w:r w:rsidR="00F14587">
        <w:t>)</w:t>
      </w:r>
    </w:p>
    <w:p w:rsidR="00267588" w:rsidRDefault="00267588" w:rsidP="00EB58CC">
      <w:pPr>
        <w:ind w:left="709" w:hanging="425"/>
      </w:pPr>
    </w:p>
    <w:p w:rsidR="00267588" w:rsidRPr="00493C58" w:rsidRDefault="00267588" w:rsidP="00EB58CC">
      <w:pPr>
        <w:ind w:left="709" w:firstLine="0"/>
      </w:pPr>
      <w:r w:rsidRPr="00493C58">
        <w:rPr>
          <w:i/>
        </w:rPr>
        <w:t xml:space="preserve">Izjavo o izpolnjevanju pogojev iz </w:t>
      </w:r>
      <w:r w:rsidR="00FA3AE4">
        <w:rPr>
          <w:i/>
        </w:rPr>
        <w:t>ZVISJV-1</w:t>
      </w:r>
      <w:r w:rsidRPr="00493C58">
        <w:t xml:space="preserve"> (v nadaljnjem besedilu</w:t>
      </w:r>
      <w:r w:rsidR="00A61E21">
        <w:t>:</w:t>
      </w:r>
      <w:r w:rsidRPr="00493C58">
        <w:t xml:space="preserve"> IZJAVA) lastnoročno podpiše odgovorna oseba zunanjega izvajalca in s tem potrjuje navedbe v IZJAVI.</w:t>
      </w:r>
      <w:r w:rsidRPr="00177DA1">
        <w:t xml:space="preserve"> </w:t>
      </w:r>
      <w:r w:rsidRPr="00493C58">
        <w:t xml:space="preserve">IZJAVA je sestavni del poslovnega aranžmaja – pogodbe – in velja do preklica. K prvemu </w:t>
      </w:r>
      <w:r w:rsidRPr="00493C58">
        <w:rPr>
          <w:i/>
        </w:rPr>
        <w:t>Zahtevku za izdelavo vstopne kartice za zunanjega izvajalca</w:t>
      </w:r>
      <w:r w:rsidRPr="00493C58">
        <w:t xml:space="preserve"> odgovorna oseba zunanjega izvajalca priloži original IZJAVE.</w:t>
      </w:r>
    </w:p>
    <w:p w:rsidR="00267588" w:rsidRDefault="00267588" w:rsidP="00EB58CC">
      <w:pPr>
        <w:ind w:left="709" w:firstLine="0"/>
      </w:pPr>
      <w:r w:rsidRPr="00493C58">
        <w:t xml:space="preserve">Če zunanji izvajalec prijavlja tudi svojega/-e podizvajalca/-e, mora k </w:t>
      </w:r>
      <w:r w:rsidRPr="00493C58">
        <w:rPr>
          <w:i/>
        </w:rPr>
        <w:t>Zahtevku za izdelavo vstopne kartice za zunanjega izvajalca</w:t>
      </w:r>
      <w:r w:rsidRPr="00493C58">
        <w:t xml:space="preserve"> priložiti tudi IZJAVO svojega/-jih podizvajalca/-ev.</w:t>
      </w:r>
    </w:p>
    <w:p w:rsidR="00DC155C" w:rsidRPr="00A729CF" w:rsidRDefault="00DC155C" w:rsidP="00EB58CC">
      <w:pPr>
        <w:ind w:left="709" w:hanging="425"/>
      </w:pPr>
    </w:p>
    <w:p w:rsidR="00B96FA9" w:rsidRPr="006F6D5E" w:rsidRDefault="00B96FA9" w:rsidP="004231A0">
      <w:pPr>
        <w:numPr>
          <w:ilvl w:val="0"/>
          <w:numId w:val="5"/>
        </w:numPr>
        <w:pBdr>
          <w:right w:val="single" w:sz="4" w:space="4" w:color="auto"/>
        </w:pBdr>
        <w:spacing w:after="120"/>
        <w:ind w:left="284" w:firstLine="0"/>
      </w:pPr>
      <w:r w:rsidRPr="00493C58">
        <w:rPr>
          <w:b/>
        </w:rPr>
        <w:t>Zahtevek za izdelavo vstopne kartice</w:t>
      </w:r>
      <w:r w:rsidR="00267588">
        <w:rPr>
          <w:b/>
        </w:rPr>
        <w:t xml:space="preserve"> </w:t>
      </w:r>
      <w:r w:rsidR="00267588" w:rsidRPr="006F6D5E">
        <w:t xml:space="preserve">(ADP-1.8.005, revizija </w:t>
      </w:r>
      <w:r w:rsidR="007C630A" w:rsidRPr="006F6D5E">
        <w:t>5</w:t>
      </w:r>
      <w:r w:rsidR="00267588" w:rsidRPr="006F6D5E">
        <w:t>)</w:t>
      </w:r>
    </w:p>
    <w:p w:rsidR="00B96FA9" w:rsidRDefault="00B96FA9" w:rsidP="00EB58CC">
      <w:pPr>
        <w:ind w:left="709" w:firstLine="0"/>
        <w:rPr>
          <w:u w:val="single"/>
        </w:rPr>
      </w:pPr>
      <w:r w:rsidRPr="00493C58">
        <w:rPr>
          <w:u w:val="single"/>
        </w:rPr>
        <w:t xml:space="preserve">ZAHTEVEK ZA IZDELAVO VSTOPNE KARTICE ZA ZUNANJEGA IZVAJALCA </w:t>
      </w:r>
      <w:r w:rsidR="0096233B">
        <w:rPr>
          <w:u w:val="single"/>
        </w:rPr>
        <w:t xml:space="preserve"> (</w:t>
      </w:r>
      <w:r w:rsidR="0096233B" w:rsidRPr="00493C58">
        <w:t>Dodatek 6.</w:t>
      </w:r>
      <w:r w:rsidR="006F6D5E">
        <w:t>5</w:t>
      </w:r>
      <w:r w:rsidR="0096233B">
        <w:t>-</w:t>
      </w:r>
      <w:r w:rsidR="0096233B" w:rsidRPr="00493C58">
        <w:t>A</w:t>
      </w:r>
      <w:r w:rsidR="00E86E29">
        <w:t xml:space="preserve">, B ali C) </w:t>
      </w:r>
    </w:p>
    <w:p w:rsidR="00267588" w:rsidRPr="00493C58" w:rsidRDefault="00267588" w:rsidP="00EB58CC">
      <w:pPr>
        <w:ind w:left="709" w:hanging="425"/>
        <w:rPr>
          <w:b/>
        </w:rPr>
      </w:pPr>
    </w:p>
    <w:p w:rsidR="00B96FA9" w:rsidRDefault="00B96FA9" w:rsidP="00EB58CC">
      <w:pPr>
        <w:ind w:left="709" w:firstLine="0"/>
      </w:pPr>
      <w:r w:rsidRPr="00493C58">
        <w:t xml:space="preserve">V </w:t>
      </w:r>
      <w:r w:rsidRPr="00493C58">
        <w:rPr>
          <w:i/>
        </w:rPr>
        <w:t>Zahtevek za izdelavo vstopne kartice za zunanjega izvajalca</w:t>
      </w:r>
      <w:r w:rsidRPr="00493C58">
        <w:t xml:space="preserve"> (v nadaljnjem besedilu</w:t>
      </w:r>
      <w:r w:rsidR="00A61E21">
        <w:t>:</w:t>
      </w:r>
      <w:r w:rsidRPr="00493C58">
        <w:t xml:space="preserve"> ZAHTEVEK)</w:t>
      </w:r>
      <w:r w:rsidR="00DC155C">
        <w:t>,</w:t>
      </w:r>
      <w:r w:rsidRPr="00493C58">
        <w:t xml:space="preserve"> je treba vpisati vse zahtevane podatke o podjetju – nosilcu poslovnega aranžmaja – in osebne podatke delavcev. </w:t>
      </w:r>
    </w:p>
    <w:p w:rsidR="00F900E2" w:rsidRPr="00493C58" w:rsidRDefault="00F900E2" w:rsidP="00EB58CC">
      <w:pPr>
        <w:ind w:left="709" w:hanging="425"/>
      </w:pPr>
    </w:p>
    <w:p w:rsidR="00B96FA9" w:rsidRDefault="00B96FA9" w:rsidP="00EB58CC">
      <w:pPr>
        <w:ind w:left="709" w:firstLine="0"/>
        <w:rPr>
          <w:b/>
        </w:rPr>
      </w:pPr>
      <w:r w:rsidRPr="00493C58">
        <w:rPr>
          <w:b/>
        </w:rPr>
        <w:t xml:space="preserve">Na ZAHTEVKU je stolpec, v katerega je treba za vsakega delavca posebej vpisati datum izvedenega varnostnega preverjanja. </w:t>
      </w:r>
    </w:p>
    <w:p w:rsidR="00177DA1" w:rsidRPr="00493C58" w:rsidRDefault="00177DA1" w:rsidP="00EB58CC">
      <w:pPr>
        <w:ind w:left="709" w:hanging="425"/>
      </w:pPr>
    </w:p>
    <w:p w:rsidR="00267588" w:rsidRDefault="00267588" w:rsidP="004231A0">
      <w:pPr>
        <w:numPr>
          <w:ilvl w:val="0"/>
          <w:numId w:val="5"/>
        </w:numPr>
        <w:spacing w:after="120"/>
        <w:ind w:left="284" w:firstLine="0"/>
        <w:rPr>
          <w:b/>
        </w:rPr>
      </w:pPr>
      <w:r w:rsidRPr="00493C58">
        <w:rPr>
          <w:b/>
        </w:rPr>
        <w:t>Dostava zahtevka in izjave v NEK</w:t>
      </w:r>
    </w:p>
    <w:p w:rsidR="00267588" w:rsidRPr="00493C58" w:rsidRDefault="00267588" w:rsidP="00EB58CC">
      <w:pPr>
        <w:ind w:left="709" w:firstLine="0"/>
      </w:pPr>
      <w:r w:rsidRPr="00493C58">
        <w:t xml:space="preserve">ZAHTEVEK za izdelavo vstopnih kartic s priloženo IZJAVO je treba dostaviti v NEK vsaj 30 dni pred začetkom dela delavcev zunanjega izvajalca v NEK. </w:t>
      </w:r>
    </w:p>
    <w:p w:rsidR="001949F8" w:rsidRPr="00493C58" w:rsidRDefault="001949F8" w:rsidP="00EB58CC">
      <w:pPr>
        <w:ind w:left="709" w:firstLine="0"/>
        <w:rPr>
          <w:b/>
        </w:rPr>
      </w:pPr>
    </w:p>
    <w:p w:rsidR="00FC2B8D" w:rsidRPr="00493C58" w:rsidRDefault="00FC2B8D" w:rsidP="004231A0">
      <w:pPr>
        <w:numPr>
          <w:ilvl w:val="0"/>
          <w:numId w:val="5"/>
        </w:numPr>
        <w:spacing w:after="120"/>
        <w:ind w:left="284" w:firstLine="0"/>
        <w:rPr>
          <w:b/>
        </w:rPr>
      </w:pPr>
      <w:r w:rsidRPr="00493C58">
        <w:rPr>
          <w:b/>
        </w:rPr>
        <w:t>Vodenje evidence osebnih podatkov</w:t>
      </w:r>
    </w:p>
    <w:p w:rsidR="00FC2B8D" w:rsidRDefault="00FC2B8D" w:rsidP="007C630A">
      <w:pPr>
        <w:pBdr>
          <w:right w:val="single" w:sz="4" w:space="4" w:color="auto"/>
        </w:pBdr>
        <w:ind w:left="709" w:firstLine="0"/>
      </w:pPr>
      <w:r w:rsidRPr="00493C58">
        <w:t xml:space="preserve">Delodajalec mora voditi evidenco iz </w:t>
      </w:r>
      <w:r w:rsidR="0025348F" w:rsidRPr="00493C58">
        <w:t xml:space="preserve">členov </w:t>
      </w:r>
      <w:r w:rsidRPr="00493C58">
        <w:t>1</w:t>
      </w:r>
      <w:r w:rsidR="006675F3">
        <w:t>5</w:t>
      </w:r>
      <w:r w:rsidRPr="00493C58">
        <w:t>0.</w:t>
      </w:r>
      <w:r w:rsidR="0025348F" w:rsidRPr="00493C58">
        <w:t xml:space="preserve"> </w:t>
      </w:r>
      <w:r w:rsidRPr="00493C58">
        <w:t xml:space="preserve"> in 1</w:t>
      </w:r>
      <w:r w:rsidR="00AC0923">
        <w:t>51</w:t>
      </w:r>
      <w:r w:rsidRPr="00493C58">
        <w:t>.</w:t>
      </w:r>
      <w:r w:rsidR="0025348F" w:rsidRPr="00493C58">
        <w:t xml:space="preserve"> </w:t>
      </w:r>
      <w:r w:rsidRPr="00493C58">
        <w:t xml:space="preserve"> </w:t>
      </w:r>
      <w:r w:rsidR="00FA3AE4">
        <w:t>ZVISJV-1</w:t>
      </w:r>
      <w:r w:rsidR="00167A1E" w:rsidRPr="00493C58">
        <w:t xml:space="preserve"> </w:t>
      </w:r>
      <w:r w:rsidRPr="00493C58">
        <w:t xml:space="preserve">o vseh pridobljenih osebnih podatkih osebe, ki opravlja ali bo opravljala dela v območju, objektu ali </w:t>
      </w:r>
      <w:r w:rsidR="0025348F" w:rsidRPr="00493C58">
        <w:t xml:space="preserve">na </w:t>
      </w:r>
      <w:r w:rsidRPr="00493C58">
        <w:t xml:space="preserve">prostoru jedrskega objekta, in hraniti pridobljene osebne podatke </w:t>
      </w:r>
      <w:r w:rsidR="00DC155C">
        <w:t xml:space="preserve">še </w:t>
      </w:r>
      <w:r w:rsidRPr="00493C58">
        <w:t xml:space="preserve">pet let po prenehanju dela osebe </w:t>
      </w:r>
      <w:r w:rsidR="00DC155C">
        <w:t xml:space="preserve">v jedrskem objektu </w:t>
      </w:r>
      <w:r w:rsidR="0025348F" w:rsidRPr="00493C58">
        <w:t>ter</w:t>
      </w:r>
      <w:r w:rsidRPr="00493C58">
        <w:t xml:space="preserve"> poslati podatke iz evidence osebnih podatkov organom, pristojnim za nadzor nad fizičnim varovanjem jedrskega objekta, če to zahtevajo.</w:t>
      </w:r>
    </w:p>
    <w:p w:rsidR="00891EBF" w:rsidRDefault="00891EBF" w:rsidP="00EB58CC">
      <w:pPr>
        <w:ind w:left="709" w:firstLine="0"/>
      </w:pPr>
    </w:p>
    <w:p w:rsidR="00267588" w:rsidRDefault="004E3FE6" w:rsidP="004231A0">
      <w:pPr>
        <w:numPr>
          <w:ilvl w:val="0"/>
          <w:numId w:val="5"/>
        </w:numPr>
        <w:spacing w:after="120"/>
        <w:ind w:left="284" w:firstLine="0"/>
      </w:pPr>
      <w:r w:rsidRPr="00493C58">
        <w:rPr>
          <w:b/>
        </w:rPr>
        <w:t>Nadzor nad vzpostavljenim sistemom varnostnega preverjanja</w:t>
      </w:r>
    </w:p>
    <w:p w:rsidR="004E3FE6" w:rsidRPr="00493C58" w:rsidRDefault="004E3FE6" w:rsidP="00EB58CC">
      <w:pPr>
        <w:ind w:left="709" w:firstLine="0"/>
      </w:pPr>
      <w:r w:rsidRPr="00493C58">
        <w:t>V tretjem odstavku 1</w:t>
      </w:r>
      <w:r w:rsidR="0096233B">
        <w:t>49</w:t>
      </w:r>
      <w:r w:rsidRPr="00493C58">
        <w:t xml:space="preserve">. člena </w:t>
      </w:r>
      <w:r w:rsidR="00FA3AE4">
        <w:t>ZVISJV-1</w:t>
      </w:r>
      <w:r w:rsidRPr="00493C58">
        <w:t xml:space="preserve"> je določeno, da mora upravljavec jedrskega objekta pri zunanjem izvajalcu </w:t>
      </w:r>
      <w:r w:rsidRPr="00F90DCE">
        <w:t>zagotoviti</w:t>
      </w:r>
      <w:r w:rsidRPr="00532647">
        <w:t>,</w:t>
      </w:r>
      <w:r w:rsidRPr="00493C58">
        <w:t xml:space="preserve"> da ima ta vzpostavljen sistem varnostnega preverjanja v skladu z </w:t>
      </w:r>
      <w:r w:rsidR="00FA3AE4">
        <w:t>ZVISJV-1</w:t>
      </w:r>
      <w:r w:rsidRPr="00493C58">
        <w:t xml:space="preserve"> in </w:t>
      </w:r>
      <w:r w:rsidR="007F3A55" w:rsidRPr="00493C58">
        <w:t>splošnimi akti upravljavca</w:t>
      </w:r>
      <w:r w:rsidRPr="00493C58">
        <w:t>.</w:t>
      </w:r>
    </w:p>
    <w:p w:rsidR="00177DA1" w:rsidRPr="00493C58" w:rsidRDefault="00177DA1" w:rsidP="00EB58CC">
      <w:pPr>
        <w:ind w:left="709" w:hanging="425"/>
      </w:pPr>
    </w:p>
    <w:p w:rsidR="00D73212" w:rsidRPr="00493C58" w:rsidRDefault="00D73212" w:rsidP="004231A0">
      <w:pPr>
        <w:numPr>
          <w:ilvl w:val="0"/>
          <w:numId w:val="5"/>
        </w:numPr>
        <w:spacing w:after="120"/>
        <w:ind w:left="284" w:firstLine="0"/>
        <w:rPr>
          <w:b/>
        </w:rPr>
      </w:pPr>
      <w:r w:rsidRPr="00493C58">
        <w:rPr>
          <w:b/>
        </w:rPr>
        <w:t>Veljavnost varnostnega preverjanja</w:t>
      </w:r>
    </w:p>
    <w:p w:rsidR="00D73212" w:rsidRDefault="00177DA1" w:rsidP="00EB58CC">
      <w:pPr>
        <w:ind w:left="709" w:firstLine="0"/>
      </w:pPr>
      <w:r w:rsidRPr="00493C58">
        <w:rPr>
          <w:b/>
        </w:rPr>
        <w:t>Varnostno preverjanje velja 5 let.</w:t>
      </w:r>
      <w:r>
        <w:t xml:space="preserve"> </w:t>
      </w:r>
      <w:r w:rsidR="00D73212" w:rsidRPr="00493C58">
        <w:t xml:space="preserve">Varnostno preverjanje </w:t>
      </w:r>
      <w:r w:rsidR="007F3A55" w:rsidRPr="00493C58">
        <w:t xml:space="preserve">je treba opraviti </w:t>
      </w:r>
      <w:r w:rsidR="00A61E21">
        <w:t xml:space="preserve">najmanj </w:t>
      </w:r>
      <w:r w:rsidR="007F3A55" w:rsidRPr="00493C58">
        <w:t>vsakih pet let</w:t>
      </w:r>
      <w:r w:rsidR="0025348F" w:rsidRPr="00493C58">
        <w:t>,</w:t>
      </w:r>
      <w:r w:rsidR="007F3A55" w:rsidRPr="00493C58">
        <w:t xml:space="preserve"> dokler delavec dela v jedrskem objektu. </w:t>
      </w:r>
    </w:p>
    <w:p w:rsidR="00EB58CC" w:rsidRDefault="00EB58CC" w:rsidP="009E7888">
      <w:pPr>
        <w:ind w:firstLine="0"/>
      </w:pPr>
    </w:p>
    <w:p w:rsidR="00D73212" w:rsidRPr="00493C58" w:rsidRDefault="00D73212" w:rsidP="004231A0">
      <w:pPr>
        <w:numPr>
          <w:ilvl w:val="0"/>
          <w:numId w:val="5"/>
        </w:numPr>
        <w:spacing w:after="120"/>
        <w:ind w:left="284" w:firstLine="0"/>
        <w:rPr>
          <w:b/>
        </w:rPr>
      </w:pPr>
      <w:r w:rsidRPr="00493C58">
        <w:rPr>
          <w:b/>
        </w:rPr>
        <w:t>Veljavnost vstopne kartice</w:t>
      </w:r>
    </w:p>
    <w:p w:rsidR="00F3146C" w:rsidRDefault="00D73212" w:rsidP="00EB58CC">
      <w:pPr>
        <w:ind w:left="709" w:firstLine="0"/>
      </w:pPr>
      <w:r w:rsidRPr="00493C58">
        <w:t xml:space="preserve">Z dnem, ko poteče veljavnost varnostnega preverjanja, poteče tudi veljavnost vstopne kartice! Treba je pravočasno izvesti </w:t>
      </w:r>
      <w:r w:rsidR="00177DA1">
        <w:t>ponovno</w:t>
      </w:r>
      <w:r w:rsidRPr="00493C58">
        <w:t xml:space="preserve"> varnostno preverjanje in z novim zahtevkom za izdelavo vstopne kartice zahtevati podaljšanje </w:t>
      </w:r>
      <w:r w:rsidR="007F3A55" w:rsidRPr="00493C58">
        <w:t xml:space="preserve">njene </w:t>
      </w:r>
      <w:r w:rsidRPr="00493C58">
        <w:t>veljavnosti.</w:t>
      </w:r>
    </w:p>
    <w:p w:rsidR="00867DC7" w:rsidRDefault="00867DC7" w:rsidP="00EB58CC">
      <w:pPr>
        <w:ind w:left="709" w:firstLine="0"/>
      </w:pPr>
    </w:p>
    <w:p w:rsidR="00867DC7" w:rsidRDefault="00867DC7" w:rsidP="00EB58CC">
      <w:pPr>
        <w:ind w:left="709" w:firstLine="0"/>
      </w:pPr>
    </w:p>
    <w:p w:rsidR="00867DC7" w:rsidRDefault="00867DC7" w:rsidP="00EB58CC">
      <w:pPr>
        <w:ind w:left="709" w:firstLine="0"/>
      </w:pPr>
    </w:p>
    <w:p w:rsidR="00867DC7" w:rsidRDefault="00867DC7" w:rsidP="00EB58CC">
      <w:pPr>
        <w:ind w:left="709" w:firstLine="0"/>
      </w:pPr>
    </w:p>
    <w:p w:rsidR="00867DC7" w:rsidRDefault="00867DC7" w:rsidP="00EB58CC">
      <w:pPr>
        <w:ind w:left="709" w:firstLine="0"/>
      </w:pPr>
    </w:p>
    <w:p w:rsidR="00867DC7" w:rsidRDefault="00867DC7" w:rsidP="00EB58CC">
      <w:pPr>
        <w:ind w:left="709" w:firstLine="0"/>
      </w:pPr>
    </w:p>
    <w:p w:rsidR="00680953" w:rsidRDefault="00680953" w:rsidP="00EB58CC">
      <w:pPr>
        <w:ind w:left="709" w:firstLine="0"/>
      </w:pPr>
    </w:p>
    <w:p w:rsidR="00867DC7" w:rsidRDefault="00867DC7" w:rsidP="00EB58CC">
      <w:pPr>
        <w:ind w:left="709" w:firstLine="0"/>
      </w:pPr>
    </w:p>
    <w:p w:rsidR="00867DC7" w:rsidRDefault="00867DC7" w:rsidP="00EB58CC">
      <w:pPr>
        <w:ind w:left="709" w:firstLine="0"/>
      </w:pPr>
    </w:p>
    <w:p w:rsidR="00867DC7" w:rsidRDefault="00867DC7" w:rsidP="00EB58CC">
      <w:pPr>
        <w:ind w:left="709" w:firstLine="0"/>
      </w:pPr>
    </w:p>
    <w:p w:rsidR="00867DC7" w:rsidRDefault="00867DC7" w:rsidP="00EB58CC">
      <w:pPr>
        <w:ind w:left="709" w:firstLine="0"/>
      </w:pPr>
    </w:p>
    <w:p w:rsidR="003A47D8" w:rsidRPr="00D47F9E" w:rsidRDefault="003A47D8" w:rsidP="00D47F9E">
      <w:pPr>
        <w:ind w:left="284" w:firstLine="0"/>
      </w:pPr>
    </w:p>
    <w:p w:rsidR="000A309A" w:rsidRPr="000A309A" w:rsidRDefault="00436498" w:rsidP="004231A0">
      <w:pPr>
        <w:numPr>
          <w:ilvl w:val="0"/>
          <w:numId w:val="5"/>
        </w:numPr>
        <w:pBdr>
          <w:right w:val="single" w:sz="4" w:space="4" w:color="auto"/>
        </w:pBdr>
        <w:spacing w:after="120"/>
        <w:ind w:left="284" w:firstLine="0"/>
        <w:rPr>
          <w:b/>
        </w:rPr>
      </w:pPr>
      <w:r>
        <w:rPr>
          <w:b/>
        </w:rPr>
        <w:lastRenderedPageBreak/>
        <w:t>Uporabljeni d</w:t>
      </w:r>
      <w:r w:rsidR="00267588" w:rsidRPr="00C7620B">
        <w:rPr>
          <w:b/>
        </w:rPr>
        <w:t>odatki</w:t>
      </w:r>
      <w:r w:rsidR="00F05443" w:rsidRPr="00C7620B">
        <w:rPr>
          <w:b/>
        </w:rPr>
        <w:t xml:space="preserve"> iz </w:t>
      </w:r>
      <w:r w:rsidR="00865F12" w:rsidRPr="00C7620B">
        <w:rPr>
          <w:b/>
        </w:rPr>
        <w:t>postopk</w:t>
      </w:r>
      <w:r w:rsidR="00F05443" w:rsidRPr="00C7620B">
        <w:rPr>
          <w:b/>
        </w:rPr>
        <w:t>a</w:t>
      </w:r>
      <w:r w:rsidR="00865F12" w:rsidRPr="00C7620B">
        <w:rPr>
          <w:b/>
        </w:rPr>
        <w:t xml:space="preserve"> ADP-1.8.005, </w:t>
      </w:r>
      <w:r w:rsidR="0096233B">
        <w:rPr>
          <w:b/>
        </w:rPr>
        <w:t>(</w:t>
      </w:r>
      <w:r w:rsidR="0096233B" w:rsidRPr="00493C58">
        <w:t xml:space="preserve">ADP-1.8.005, revizija </w:t>
      </w:r>
      <w:r w:rsidR="00FE799D">
        <w:t>5</w:t>
      </w:r>
      <w:r w:rsidR="0096233B">
        <w:t>)</w:t>
      </w:r>
      <w:r w:rsidR="00865F12" w:rsidRPr="00C7620B">
        <w:rPr>
          <w:b/>
        </w:rPr>
        <w:t>:</w:t>
      </w:r>
    </w:p>
    <w:p w:rsidR="00865F12" w:rsidRDefault="00865F12" w:rsidP="000A309A">
      <w:pPr>
        <w:numPr>
          <w:ilvl w:val="0"/>
          <w:numId w:val="3"/>
        </w:numPr>
        <w:ind w:left="2127" w:hanging="1843"/>
      </w:pPr>
      <w:r w:rsidRPr="00493C58">
        <w:t>Dodatek 6</w:t>
      </w:r>
      <w:r w:rsidR="00444B1E" w:rsidRPr="00493C58">
        <w:t>.1:</w:t>
      </w:r>
      <w:r w:rsidR="00D2310A">
        <w:tab/>
      </w:r>
      <w:r w:rsidR="004F0FCE" w:rsidRPr="00493C58">
        <w:t>IZJAVA O SOGLASJU</w:t>
      </w:r>
      <w:r w:rsidRPr="00493C58">
        <w:t xml:space="preserve"> ZA VARNOSTNO PREVERJANJE</w:t>
      </w:r>
      <w:r w:rsidR="0083512C">
        <w:t xml:space="preserve"> (</w:t>
      </w:r>
      <w:r w:rsidR="0083512C" w:rsidRPr="00493C58">
        <w:t>Dodatek 6.1</w:t>
      </w:r>
      <w:r w:rsidR="0083512C">
        <w:t>-</w:t>
      </w:r>
      <w:r w:rsidR="0083512C" w:rsidRPr="00493C58">
        <w:t>A:</w:t>
      </w:r>
      <w:r w:rsidR="003E5259">
        <w:t xml:space="preserve">  v slovenskem jeziku</w:t>
      </w:r>
      <w:r w:rsidR="0083512C">
        <w:t>, Dodatek 6.1</w:t>
      </w:r>
      <w:r w:rsidR="003E5259">
        <w:t>-B v hrvaškem jeziku</w:t>
      </w:r>
      <w:r w:rsidR="0083512C">
        <w:t xml:space="preserve"> ali </w:t>
      </w:r>
      <w:r w:rsidR="00990D69">
        <w:t xml:space="preserve">Dodatek </w:t>
      </w:r>
      <w:r w:rsidR="003E5259">
        <w:t>6.1-C v angleškem jeziku</w:t>
      </w:r>
      <w:r w:rsidR="0096233B">
        <w:t>)</w:t>
      </w:r>
    </w:p>
    <w:p w:rsidR="00680953" w:rsidRPr="00493C58" w:rsidRDefault="00680953" w:rsidP="00680953">
      <w:pPr>
        <w:ind w:left="2127" w:firstLine="0"/>
      </w:pPr>
    </w:p>
    <w:p w:rsidR="00865F12" w:rsidRDefault="00865F12" w:rsidP="00EB58CC">
      <w:pPr>
        <w:numPr>
          <w:ilvl w:val="0"/>
          <w:numId w:val="3"/>
        </w:numPr>
        <w:ind w:left="2127" w:hanging="1843"/>
      </w:pPr>
      <w:r w:rsidRPr="00493C58">
        <w:t>Dodatek 6</w:t>
      </w:r>
      <w:r w:rsidR="004F0FCE" w:rsidRPr="00493C58">
        <w:t>.2:</w:t>
      </w:r>
      <w:r w:rsidR="00F900E2">
        <w:tab/>
      </w:r>
      <w:r w:rsidR="004F0FCE" w:rsidRPr="00493C58">
        <w:t>VPRA</w:t>
      </w:r>
      <w:r w:rsidR="00F05443" w:rsidRPr="00493C58">
        <w:t>ŠALNIK ZA VARNOSTNO PREVERJANJE</w:t>
      </w:r>
      <w:r w:rsidR="0083512C">
        <w:t xml:space="preserve"> (Dodatek 6.2-A: </w:t>
      </w:r>
      <w:r w:rsidR="003E5259">
        <w:t>v slovenskem jeziku</w:t>
      </w:r>
      <w:r w:rsidR="0083512C">
        <w:t xml:space="preserve">, </w:t>
      </w:r>
      <w:r w:rsidR="0083512C" w:rsidRPr="00493C58">
        <w:t>Dodatek 6.2</w:t>
      </w:r>
      <w:r w:rsidR="0083512C">
        <w:t xml:space="preserve">-B </w:t>
      </w:r>
      <w:r w:rsidR="003E5259">
        <w:t xml:space="preserve">v hrvaškem jeziku </w:t>
      </w:r>
      <w:r w:rsidR="0083512C">
        <w:t xml:space="preserve">ali </w:t>
      </w:r>
      <w:r w:rsidR="00990D69">
        <w:t xml:space="preserve">Dodatek </w:t>
      </w:r>
      <w:r w:rsidR="0083512C">
        <w:t xml:space="preserve">6.2-C </w:t>
      </w:r>
      <w:r w:rsidR="003E5259">
        <w:t>v angleškem jeziku</w:t>
      </w:r>
      <w:r w:rsidR="0083512C">
        <w:t>)</w:t>
      </w:r>
    </w:p>
    <w:p w:rsidR="00680953" w:rsidRPr="00493C58" w:rsidRDefault="00680953" w:rsidP="00680953">
      <w:pPr>
        <w:ind w:left="2127" w:firstLine="0"/>
      </w:pPr>
    </w:p>
    <w:p w:rsidR="006E594A" w:rsidRDefault="004F0FCE" w:rsidP="00EB58CC">
      <w:pPr>
        <w:numPr>
          <w:ilvl w:val="0"/>
          <w:numId w:val="3"/>
        </w:numPr>
        <w:ind w:left="2127" w:hanging="1843"/>
      </w:pPr>
      <w:r w:rsidRPr="00493C58">
        <w:t>Dodate</w:t>
      </w:r>
      <w:r w:rsidR="00865F12" w:rsidRPr="00493C58">
        <w:t>k 6</w:t>
      </w:r>
      <w:r w:rsidRPr="00493C58">
        <w:t>.3:</w:t>
      </w:r>
      <w:r w:rsidR="00F900E2">
        <w:tab/>
      </w:r>
      <w:r w:rsidRPr="00493C58">
        <w:t xml:space="preserve">IZJAVA O IZPOLNJEVANJU POGOJEV IZ </w:t>
      </w:r>
      <w:r w:rsidR="00FA3AE4">
        <w:t>ZVISJV-1</w:t>
      </w:r>
      <w:r w:rsidR="0083512C">
        <w:t xml:space="preserve"> (Dodatek 6.3-A </w:t>
      </w:r>
      <w:r w:rsidR="003E5259">
        <w:t>v slovenskem jeziku</w:t>
      </w:r>
      <w:r w:rsidR="0083512C">
        <w:t>,</w:t>
      </w:r>
      <w:r w:rsidR="00990D69">
        <w:t xml:space="preserve"> Dodatek 6.3-B</w:t>
      </w:r>
      <w:r w:rsidR="003E5259" w:rsidRPr="003E5259">
        <w:t xml:space="preserve"> </w:t>
      </w:r>
      <w:r w:rsidR="003E5259">
        <w:t>v hrvaškem jeziku</w:t>
      </w:r>
      <w:r w:rsidR="00990D69">
        <w:t xml:space="preserve"> ali 6.3</w:t>
      </w:r>
      <w:r w:rsidR="0083512C">
        <w:t xml:space="preserve">-C </w:t>
      </w:r>
      <w:r w:rsidR="003E5259">
        <w:t>v angleškem jeziku</w:t>
      </w:r>
      <w:r w:rsidR="0096233B">
        <w:t>)</w:t>
      </w:r>
    </w:p>
    <w:p w:rsidR="00680953" w:rsidRDefault="00680953" w:rsidP="00680953">
      <w:pPr>
        <w:ind w:left="2127" w:firstLine="0"/>
      </w:pPr>
    </w:p>
    <w:p w:rsidR="003F61C3" w:rsidRDefault="00865F12" w:rsidP="00EB58CC">
      <w:pPr>
        <w:numPr>
          <w:ilvl w:val="0"/>
          <w:numId w:val="3"/>
        </w:numPr>
        <w:ind w:left="2127" w:hanging="1843"/>
      </w:pPr>
      <w:r w:rsidRPr="00493C58">
        <w:t>Dodatek 6</w:t>
      </w:r>
      <w:r w:rsidR="004F0FCE" w:rsidRPr="00493C58">
        <w:t>.</w:t>
      </w:r>
      <w:r w:rsidR="006F6D5E">
        <w:t>5</w:t>
      </w:r>
      <w:r w:rsidR="00D2310A">
        <w:t>:</w:t>
      </w:r>
      <w:r w:rsidR="00D2310A">
        <w:tab/>
      </w:r>
      <w:r w:rsidR="000773AC" w:rsidRPr="00493C58">
        <w:t>ZAHTEVEK ZA IZDELAVO VSTOPNE KARTICE ZA ZUNANJEGA IZVAJALCA</w:t>
      </w:r>
      <w:r w:rsidR="0096233B">
        <w:t xml:space="preserve"> (Dodatek 6.5-</w:t>
      </w:r>
      <w:r w:rsidR="0096233B" w:rsidRPr="00493C58">
        <w:t>A:</w:t>
      </w:r>
      <w:r w:rsidR="0096233B">
        <w:t xml:space="preserve">  </w:t>
      </w:r>
      <w:r w:rsidR="003E5259">
        <w:t>v slovenskem jeziku</w:t>
      </w:r>
      <w:r w:rsidR="0096233B">
        <w:t xml:space="preserve">, Dodatek 6.5-B </w:t>
      </w:r>
      <w:r w:rsidR="003E5259">
        <w:t>v hrvaškem jeziku</w:t>
      </w:r>
      <w:r w:rsidR="0096233B">
        <w:t xml:space="preserve"> ali Dodatek 6.5-C </w:t>
      </w:r>
      <w:r w:rsidR="003E5259">
        <w:t>v angleškem jeziku</w:t>
      </w:r>
      <w:r w:rsidR="0096233B">
        <w:t>)</w:t>
      </w:r>
    </w:p>
    <w:p w:rsidR="0033153A" w:rsidRDefault="0033153A" w:rsidP="00FE799D">
      <w:pPr>
        <w:ind w:left="2127" w:firstLine="0"/>
        <w:jc w:val="left"/>
      </w:pPr>
    </w:p>
    <w:p w:rsidR="005240B8" w:rsidRDefault="005240B8" w:rsidP="00FE799D">
      <w:pPr>
        <w:ind w:left="2127" w:firstLine="0"/>
        <w:jc w:val="left"/>
      </w:pPr>
    </w:p>
    <w:p w:rsidR="005240B8" w:rsidRDefault="005240B8" w:rsidP="00FE799D">
      <w:pPr>
        <w:ind w:left="2127" w:firstLine="0"/>
        <w:jc w:val="left"/>
      </w:pPr>
    </w:p>
    <w:p w:rsidR="005240B8" w:rsidRDefault="005240B8" w:rsidP="00FE799D">
      <w:pPr>
        <w:ind w:left="2127" w:firstLine="0"/>
        <w:jc w:val="left"/>
      </w:pPr>
    </w:p>
    <w:p w:rsidR="005240B8" w:rsidRDefault="005240B8" w:rsidP="00FE799D">
      <w:pPr>
        <w:ind w:left="2127" w:firstLine="0"/>
        <w:jc w:val="left"/>
      </w:pPr>
    </w:p>
    <w:p w:rsidR="005240B8" w:rsidRDefault="005240B8" w:rsidP="00FE799D">
      <w:pPr>
        <w:ind w:left="2127" w:firstLine="0"/>
        <w:jc w:val="left"/>
      </w:pPr>
    </w:p>
    <w:p w:rsidR="005240B8" w:rsidRDefault="005240B8" w:rsidP="00FE799D">
      <w:pPr>
        <w:ind w:left="2127" w:firstLine="0"/>
        <w:jc w:val="left"/>
      </w:pPr>
    </w:p>
    <w:p w:rsidR="005240B8" w:rsidRDefault="005240B8" w:rsidP="00FE799D">
      <w:pPr>
        <w:ind w:left="2127" w:firstLine="0"/>
        <w:jc w:val="left"/>
      </w:pPr>
    </w:p>
    <w:p w:rsidR="005240B8" w:rsidRDefault="005240B8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057BE9" w:rsidRDefault="00057BE9" w:rsidP="00057BE9">
      <w:pPr>
        <w:ind w:firstLine="0"/>
        <w:jc w:val="left"/>
      </w:pPr>
    </w:p>
    <w:p w:rsidR="003B618F" w:rsidRPr="00057BE9" w:rsidRDefault="003B618F" w:rsidP="00436498">
      <w:pPr>
        <w:numPr>
          <w:ilvl w:val="0"/>
          <w:numId w:val="5"/>
        </w:numPr>
        <w:pBdr>
          <w:right w:val="single" w:sz="4" w:space="4" w:color="auto"/>
        </w:pBdr>
        <w:spacing w:after="120"/>
        <w:ind w:left="284" w:firstLine="0"/>
        <w:rPr>
          <w:b/>
        </w:rPr>
      </w:pPr>
      <w:r>
        <w:rPr>
          <w:b/>
        </w:rPr>
        <w:lastRenderedPageBreak/>
        <w:t>Vzorec vloge</w:t>
      </w:r>
      <w:r w:rsidR="005240B8">
        <w:rPr>
          <w:b/>
        </w:rPr>
        <w:t xml:space="preserve"> za preverjanje tujih državljanov </w:t>
      </w:r>
    </w:p>
    <w:p w:rsidR="00057BE9" w:rsidRDefault="00057BE9" w:rsidP="00057BE9">
      <w:pPr>
        <w:pBdr>
          <w:right w:val="single" w:sz="4" w:space="4" w:color="auto"/>
        </w:pBdr>
        <w:spacing w:after="120"/>
        <w:rPr>
          <w:b/>
        </w:rPr>
      </w:pPr>
    </w:p>
    <w:p w:rsidR="00057BE9" w:rsidRPr="007C559C" w:rsidRDefault="00057BE9" w:rsidP="00057BE9">
      <w:pPr>
        <w:pBdr>
          <w:right w:val="single" w:sz="4" w:space="4" w:color="auto"/>
        </w:pBdr>
        <w:spacing w:after="120"/>
        <w:rPr>
          <w:b/>
        </w:rPr>
      </w:pPr>
    </w:p>
    <w:p w:rsidR="007C559C" w:rsidRPr="007043C2" w:rsidRDefault="007C559C" w:rsidP="00057BE9">
      <w:pPr>
        <w:ind w:firstLine="0"/>
        <w:rPr>
          <w:rFonts w:ascii="Arial" w:hAnsi="Arial"/>
        </w:rPr>
      </w:pPr>
      <w:r w:rsidRPr="007043C2">
        <w:rPr>
          <w:rFonts w:ascii="Arial" w:hAnsi="Arial" w:cs="Arial"/>
          <w:sz w:val="16"/>
        </w:rPr>
        <w:t xml:space="preserve">Vlagatelj / naslov </w:t>
      </w:r>
      <w:r w:rsidRPr="007043C2">
        <w:rPr>
          <w:rFonts w:ascii="Arial" w:hAnsi="Arial"/>
        </w:rPr>
        <w:tab/>
      </w:r>
      <w:r w:rsidRPr="007043C2">
        <w:rPr>
          <w:rFonts w:ascii="Arial" w:hAnsi="Arial"/>
        </w:rPr>
        <w:tab/>
      </w:r>
      <w:r w:rsidRPr="007043C2">
        <w:rPr>
          <w:rFonts w:ascii="Arial" w:hAnsi="Arial"/>
        </w:rPr>
        <w:tab/>
      </w:r>
      <w:r w:rsidRPr="007043C2">
        <w:rPr>
          <w:rFonts w:ascii="Arial" w:hAnsi="Arial"/>
        </w:rPr>
        <w:tab/>
      </w:r>
      <w:r w:rsidRPr="007043C2">
        <w:rPr>
          <w:rFonts w:ascii="Arial" w:hAnsi="Arial"/>
        </w:rPr>
        <w:tab/>
      </w:r>
      <w:r w:rsidRPr="007043C2">
        <w:rPr>
          <w:rFonts w:ascii="Arial" w:hAnsi="Arial"/>
        </w:rPr>
        <w:tab/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6"/>
        <w:gridCol w:w="4709"/>
      </w:tblGrid>
      <w:tr w:rsidR="007C559C" w:rsidRPr="00997404" w:rsidTr="00F703BD">
        <w:tc>
          <w:tcPr>
            <w:tcW w:w="4395" w:type="dxa"/>
            <w:shd w:val="clear" w:color="auto" w:fill="auto"/>
          </w:tcPr>
          <w:p w:rsidR="007C559C" w:rsidRPr="00997404" w:rsidRDefault="007C559C" w:rsidP="00997404">
            <w:pPr>
              <w:ind w:left="-108"/>
              <w:rPr>
                <w:b/>
              </w:rPr>
            </w:pPr>
            <w:r w:rsidRPr="00997404">
              <w:rPr>
                <w:b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97404">
              <w:rPr>
                <w:b/>
                <w:sz w:val="22"/>
                <w:szCs w:val="22"/>
                <w:lang w:val="en-GB"/>
              </w:rPr>
              <w:instrText xml:space="preserve"> FORMTEXT </w:instrText>
            </w:r>
            <w:r w:rsidRPr="00997404">
              <w:rPr>
                <w:b/>
                <w:sz w:val="22"/>
                <w:szCs w:val="22"/>
                <w:lang w:val="en-GB"/>
              </w:rPr>
            </w:r>
            <w:r w:rsidRPr="00997404">
              <w:rPr>
                <w:b/>
                <w:sz w:val="22"/>
                <w:szCs w:val="22"/>
                <w:lang w:val="en-GB"/>
              </w:rPr>
              <w:fldChar w:fldCharType="separate"/>
            </w:r>
            <w:r w:rsidRPr="00997404">
              <w:rPr>
                <w:b/>
                <w:noProof/>
                <w:sz w:val="22"/>
                <w:szCs w:val="22"/>
                <w:lang w:val="en-GB"/>
              </w:rPr>
              <w:t> </w:t>
            </w:r>
            <w:r w:rsidRPr="00997404">
              <w:rPr>
                <w:b/>
                <w:noProof/>
                <w:sz w:val="22"/>
                <w:szCs w:val="22"/>
                <w:lang w:val="en-GB"/>
              </w:rPr>
              <w:t> </w:t>
            </w:r>
            <w:r w:rsidRPr="00997404">
              <w:rPr>
                <w:b/>
                <w:noProof/>
                <w:sz w:val="22"/>
                <w:szCs w:val="22"/>
                <w:lang w:val="en-GB"/>
              </w:rPr>
              <w:t> </w:t>
            </w:r>
            <w:r w:rsidRPr="00997404">
              <w:rPr>
                <w:b/>
                <w:noProof/>
                <w:sz w:val="22"/>
                <w:szCs w:val="22"/>
                <w:lang w:val="en-GB"/>
              </w:rPr>
              <w:t> </w:t>
            </w:r>
            <w:r w:rsidRPr="00997404">
              <w:rPr>
                <w:b/>
                <w:noProof/>
                <w:sz w:val="22"/>
                <w:szCs w:val="22"/>
                <w:lang w:val="en-GB"/>
              </w:rPr>
              <w:t> </w:t>
            </w:r>
            <w:r w:rsidRPr="00997404">
              <w:rPr>
                <w:b/>
                <w:sz w:val="22"/>
                <w:szCs w:val="22"/>
                <w:lang w:val="en-GB"/>
              </w:rPr>
              <w:fldChar w:fldCharType="end"/>
            </w:r>
            <w:r w:rsidR="001804D5">
              <w:rPr>
                <w:b/>
                <w:noProof/>
                <w:lang w:eastAsia="sl-SI"/>
              </w:rPr>
              <mc:AlternateContent>
                <mc:Choice Requires="wps">
                  <w:drawing>
                    <wp:anchor distT="360045" distB="540385" distL="0" distR="0" simplePos="0" relativeHeight="251658752" behindDoc="0" locked="0" layoutInCell="1" allowOverlap="0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605790</wp:posOffset>
                      </wp:positionV>
                      <wp:extent cx="2661920" cy="1765300"/>
                      <wp:effectExtent l="0" t="0" r="5080" b="6350"/>
                      <wp:wrapTopAndBottom/>
                      <wp:docPr id="5" name="Text Box 3" descr="Prostor za vnos naslovnika&#10;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1920" cy="1765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5336" w:rsidRPr="007043C2" w:rsidRDefault="00D05336" w:rsidP="007C559C">
                                  <w:pPr>
                                    <w:ind w:firstLine="0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7043C2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MINISTRSTVO ZA NOTRANJE ZADEVE REPUBLIKE SLOVENIJE</w:t>
                                  </w:r>
                                </w:p>
                                <w:p w:rsidR="00D05336" w:rsidRPr="007043C2" w:rsidRDefault="00D05336" w:rsidP="007C559C">
                                  <w:pPr>
                                    <w:ind w:firstLine="0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D05336" w:rsidRPr="007043C2" w:rsidRDefault="00D05336" w:rsidP="007C559C">
                                  <w:pPr>
                                    <w:ind w:firstLine="0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7043C2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DIREKTORAT ZA POLICIJO IN DRUGE VARNOSTNE NALOGE</w:t>
                                  </w:r>
                                </w:p>
                                <w:p w:rsidR="00D05336" w:rsidRPr="007043C2" w:rsidRDefault="00D05336" w:rsidP="007C559C">
                                  <w:pPr>
                                    <w:ind w:firstLine="0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D05336" w:rsidRPr="007043C2" w:rsidRDefault="00D05336" w:rsidP="007C559C">
                                  <w:pPr>
                                    <w:ind w:firstLine="0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7043C2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SEKTOR ZA VARNOSTNO NAČRTOVANJE</w:t>
                                  </w:r>
                                </w:p>
                                <w:p w:rsidR="00D05336" w:rsidRPr="007043C2" w:rsidRDefault="00D05336" w:rsidP="007C559C">
                                  <w:pPr>
                                    <w:ind w:firstLine="0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D05336" w:rsidRPr="007043C2" w:rsidRDefault="00D05336" w:rsidP="007C559C">
                                  <w:pPr>
                                    <w:ind w:firstLine="0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7043C2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Štefanova 2</w:t>
                                  </w:r>
                                </w:p>
                                <w:p w:rsidR="00D05336" w:rsidRPr="007043C2" w:rsidRDefault="00D05336" w:rsidP="007C559C">
                                  <w:pPr>
                                    <w:ind w:firstLine="0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7043C2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1501 LJUBLJANA</w:t>
                                  </w:r>
                                </w:p>
                                <w:p w:rsidR="00D05336" w:rsidRPr="007043C2" w:rsidRDefault="00D05336" w:rsidP="007C559C">
                                  <w:pPr>
                                    <w:ind w:firstLine="0"/>
                                    <w:rPr>
                                      <w:rFonts w:ascii="Arial" w:hAnsi="Arial"/>
                                      <w:sz w:val="20"/>
                                    </w:rPr>
                                  </w:pPr>
                                  <w:r w:rsidRPr="007043C2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SLOVENIJA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alt="Prostor za vnos naslovnika&#10;" style="position:absolute;left:0;text-align:left;margin-left:0;margin-top:47.7pt;width:209.6pt;height:139pt;z-index:251658752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" o:allowoverlap="f" filled="f" stroked="f">
                      <v:textbox inset="0,0,0,0">
                        <w:txbxContent>
                          <w:p w:rsidR="00D05336" w:rsidRPr="007043C2" w:rsidRDefault="00D05336" w:rsidP="007C559C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7043C2">
                              <w:rPr>
                                <w:rFonts w:ascii="Arial" w:hAnsi="Arial" w:cs="Arial"/>
                                <w:sz w:val="20"/>
                              </w:rPr>
                              <w:t>MINISTRSTVO ZA NOTRANJE ZADEVE REPUBLIKE SLOVENIJE</w:t>
                            </w:r>
                          </w:p>
                          <w:p w:rsidR="00D05336" w:rsidRPr="007043C2" w:rsidRDefault="00D05336" w:rsidP="007C559C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D05336" w:rsidRPr="007043C2" w:rsidRDefault="00D05336" w:rsidP="007C559C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7043C2">
                              <w:rPr>
                                <w:rFonts w:ascii="Arial" w:hAnsi="Arial" w:cs="Arial"/>
                                <w:sz w:val="20"/>
                              </w:rPr>
                              <w:t>DIREKTORAT ZA POLICIJO IN DRUGE VARNOSTNE NALOGE</w:t>
                            </w:r>
                          </w:p>
                          <w:p w:rsidR="00D05336" w:rsidRPr="007043C2" w:rsidRDefault="00D05336" w:rsidP="007C559C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D05336" w:rsidRPr="007043C2" w:rsidRDefault="00D05336" w:rsidP="007C559C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7043C2">
                              <w:rPr>
                                <w:rFonts w:ascii="Arial" w:hAnsi="Arial" w:cs="Arial"/>
                                <w:sz w:val="20"/>
                              </w:rPr>
                              <w:t>SEKTOR ZA VARNOSTNO NAČRTOVANJE</w:t>
                            </w:r>
                          </w:p>
                          <w:p w:rsidR="00D05336" w:rsidRPr="007043C2" w:rsidRDefault="00D05336" w:rsidP="007C559C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D05336" w:rsidRPr="007043C2" w:rsidRDefault="00D05336" w:rsidP="007C559C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7043C2">
                              <w:rPr>
                                <w:rFonts w:ascii="Arial" w:hAnsi="Arial" w:cs="Arial"/>
                                <w:sz w:val="20"/>
                              </w:rPr>
                              <w:t>Štefanova 2</w:t>
                            </w:r>
                          </w:p>
                          <w:p w:rsidR="00D05336" w:rsidRPr="007043C2" w:rsidRDefault="00D05336" w:rsidP="007C559C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7043C2">
                              <w:rPr>
                                <w:rFonts w:ascii="Arial" w:hAnsi="Arial" w:cs="Arial"/>
                                <w:sz w:val="20"/>
                              </w:rPr>
                              <w:t>1501 LJUBLJANA</w:t>
                            </w:r>
                          </w:p>
                          <w:p w:rsidR="00D05336" w:rsidRPr="007043C2" w:rsidRDefault="00D05336" w:rsidP="007C559C">
                            <w:pPr>
                              <w:ind w:firstLine="0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043C2">
                              <w:rPr>
                                <w:rFonts w:ascii="Arial" w:hAnsi="Arial" w:cs="Arial"/>
                                <w:sz w:val="20"/>
                              </w:rPr>
                              <w:t>SLOVENIJA</w:t>
                            </w:r>
                          </w:p>
                        </w:txbxContent>
                      </v:textbox>
                      <w10:wrap type="topAndBottom" anchorx="page" anchory="page"/>
                    </v:shape>
                  </w:pict>
                </mc:Fallback>
              </mc:AlternateContent>
            </w:r>
          </w:p>
        </w:tc>
        <w:tc>
          <w:tcPr>
            <w:tcW w:w="4709" w:type="dxa"/>
            <w:shd w:val="clear" w:color="auto" w:fill="auto"/>
          </w:tcPr>
          <w:p w:rsidR="007C559C" w:rsidRPr="00997404" w:rsidRDefault="007C559C" w:rsidP="007C559C">
            <w:pPr>
              <w:rPr>
                <w:rFonts w:ascii="Arial" w:hAnsi="Arial"/>
                <w:b/>
              </w:rPr>
            </w:pPr>
            <w:r w:rsidRPr="00997404">
              <w:rPr>
                <w:rFonts w:ascii="Arial" w:hAnsi="Arial"/>
                <w:b/>
                <w:sz w:val="20"/>
              </w:rPr>
              <w:t>Telefon</w:t>
            </w:r>
            <w:r w:rsidRPr="00997404">
              <w:rPr>
                <w:rFonts w:ascii="Arial" w:hAnsi="Arial"/>
                <w:b/>
              </w:rPr>
              <w:t xml:space="preserve">:   </w:t>
            </w:r>
            <w:r w:rsidRPr="00997404">
              <w:rPr>
                <w:rFonts w:ascii="Arial" w:hAnsi="Arial"/>
                <w:b/>
                <w:sz w:val="22"/>
                <w:szCs w:val="22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97404">
              <w:rPr>
                <w:rFonts w:ascii="Arial" w:hAnsi="Arial"/>
                <w:b/>
                <w:sz w:val="22"/>
                <w:szCs w:val="22"/>
                <w:lang w:val="en-GB"/>
              </w:rPr>
              <w:instrText xml:space="preserve"> FORMTEXT </w:instrText>
            </w:r>
            <w:r w:rsidRPr="00997404">
              <w:rPr>
                <w:rFonts w:ascii="Arial" w:hAnsi="Arial"/>
                <w:b/>
                <w:sz w:val="22"/>
                <w:szCs w:val="22"/>
                <w:lang w:val="en-GB"/>
              </w:rPr>
            </w:r>
            <w:r w:rsidRPr="00997404">
              <w:rPr>
                <w:rFonts w:ascii="Arial" w:hAnsi="Arial"/>
                <w:b/>
                <w:sz w:val="22"/>
                <w:szCs w:val="22"/>
                <w:lang w:val="en-GB"/>
              </w:rPr>
              <w:fldChar w:fldCharType="separate"/>
            </w:r>
            <w:r w:rsidRPr="00997404">
              <w:rPr>
                <w:rFonts w:ascii="Arial" w:hAnsi="Arial"/>
                <w:b/>
                <w:sz w:val="22"/>
                <w:szCs w:val="22"/>
                <w:lang w:val="en-GB"/>
              </w:rPr>
              <w:t> </w:t>
            </w:r>
            <w:r w:rsidRPr="00997404">
              <w:rPr>
                <w:rFonts w:ascii="Arial" w:hAnsi="Arial"/>
                <w:b/>
                <w:sz w:val="22"/>
                <w:szCs w:val="22"/>
                <w:lang w:val="en-GB"/>
              </w:rPr>
              <w:t> </w:t>
            </w:r>
            <w:r w:rsidRPr="00997404">
              <w:rPr>
                <w:rFonts w:ascii="Arial" w:hAnsi="Arial"/>
                <w:b/>
                <w:sz w:val="22"/>
                <w:szCs w:val="22"/>
                <w:lang w:val="en-GB"/>
              </w:rPr>
              <w:t> </w:t>
            </w:r>
            <w:r w:rsidRPr="00997404">
              <w:rPr>
                <w:rFonts w:ascii="Arial" w:hAnsi="Arial"/>
                <w:b/>
                <w:sz w:val="22"/>
                <w:szCs w:val="22"/>
                <w:lang w:val="en-GB"/>
              </w:rPr>
              <w:t> </w:t>
            </w:r>
            <w:r w:rsidRPr="00997404">
              <w:rPr>
                <w:rFonts w:ascii="Arial" w:hAnsi="Arial"/>
                <w:b/>
                <w:sz w:val="22"/>
                <w:szCs w:val="22"/>
                <w:lang w:val="en-GB"/>
              </w:rPr>
              <w:t> </w:t>
            </w:r>
            <w:r w:rsidRPr="00997404">
              <w:rPr>
                <w:rFonts w:ascii="Arial" w:hAnsi="Arial"/>
                <w:b/>
                <w:sz w:val="22"/>
                <w:szCs w:val="22"/>
                <w:lang w:val="en-GB"/>
              </w:rPr>
              <w:fldChar w:fldCharType="end"/>
            </w:r>
          </w:p>
          <w:p w:rsidR="007C559C" w:rsidRPr="00997404" w:rsidRDefault="007C559C" w:rsidP="007C559C">
            <w:pPr>
              <w:rPr>
                <w:b/>
              </w:rPr>
            </w:pPr>
            <w:r w:rsidRPr="00997404">
              <w:rPr>
                <w:rFonts w:ascii="Arial" w:hAnsi="Arial"/>
                <w:b/>
                <w:sz w:val="20"/>
              </w:rPr>
              <w:t>E-mail:</w:t>
            </w:r>
            <w:r w:rsidRPr="00997404">
              <w:rPr>
                <w:b/>
              </w:rPr>
              <w:t xml:space="preserve">     </w:t>
            </w:r>
            <w:r w:rsidRPr="00997404">
              <w:rPr>
                <w:b/>
                <w:sz w:val="22"/>
                <w:szCs w:val="22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97404">
              <w:rPr>
                <w:b/>
                <w:sz w:val="22"/>
                <w:szCs w:val="22"/>
                <w:lang w:val="en-GB"/>
              </w:rPr>
              <w:instrText xml:space="preserve"> FORMTEXT </w:instrText>
            </w:r>
            <w:r w:rsidRPr="00997404">
              <w:rPr>
                <w:b/>
                <w:sz w:val="22"/>
                <w:szCs w:val="22"/>
                <w:lang w:val="en-GB"/>
              </w:rPr>
            </w:r>
            <w:r w:rsidRPr="00997404">
              <w:rPr>
                <w:b/>
                <w:sz w:val="22"/>
                <w:szCs w:val="22"/>
                <w:lang w:val="en-GB"/>
              </w:rPr>
              <w:fldChar w:fldCharType="separate"/>
            </w:r>
            <w:r w:rsidRPr="00997404">
              <w:rPr>
                <w:b/>
                <w:sz w:val="22"/>
                <w:szCs w:val="22"/>
                <w:lang w:val="en-GB"/>
              </w:rPr>
              <w:t> </w:t>
            </w:r>
            <w:r w:rsidRPr="00997404">
              <w:rPr>
                <w:b/>
                <w:sz w:val="22"/>
                <w:szCs w:val="22"/>
                <w:lang w:val="en-GB"/>
              </w:rPr>
              <w:t> </w:t>
            </w:r>
            <w:r w:rsidRPr="00997404">
              <w:rPr>
                <w:b/>
                <w:sz w:val="22"/>
                <w:szCs w:val="22"/>
                <w:lang w:val="en-GB"/>
              </w:rPr>
              <w:t> </w:t>
            </w:r>
            <w:r w:rsidRPr="00997404">
              <w:rPr>
                <w:b/>
                <w:sz w:val="22"/>
                <w:szCs w:val="22"/>
                <w:lang w:val="en-GB"/>
              </w:rPr>
              <w:t> </w:t>
            </w:r>
            <w:r w:rsidRPr="00997404">
              <w:rPr>
                <w:b/>
                <w:sz w:val="22"/>
                <w:szCs w:val="22"/>
                <w:lang w:val="en-GB"/>
              </w:rPr>
              <w:t> </w:t>
            </w:r>
            <w:r w:rsidRPr="00997404">
              <w:rPr>
                <w:b/>
                <w:sz w:val="22"/>
                <w:szCs w:val="22"/>
                <w:lang w:val="en-GB"/>
              </w:rPr>
              <w:fldChar w:fldCharType="end"/>
            </w:r>
          </w:p>
        </w:tc>
      </w:tr>
    </w:tbl>
    <w:p w:rsidR="00997404" w:rsidRDefault="00997404" w:rsidP="00997404">
      <w:pPr>
        <w:tabs>
          <w:tab w:val="left" w:pos="1400"/>
        </w:tabs>
        <w:ind w:firstLine="0"/>
      </w:pPr>
    </w:p>
    <w:p w:rsidR="007C559C" w:rsidRDefault="007C559C" w:rsidP="00997404">
      <w:pPr>
        <w:tabs>
          <w:tab w:val="left" w:pos="1400"/>
        </w:tabs>
        <w:ind w:firstLine="0"/>
      </w:pPr>
      <w:r>
        <w:t>Naš znak</w:t>
      </w:r>
      <w:r w:rsidRPr="00A519C8">
        <w:t>:</w:t>
      </w:r>
      <w:r>
        <w:t xml:space="preserve"> </w:t>
      </w:r>
      <w:r>
        <w:rPr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maxLength w:val="20"/>
            </w:textInput>
          </w:ffData>
        </w:fldChar>
      </w:r>
      <w:r>
        <w:rPr>
          <w:sz w:val="22"/>
          <w:szCs w:val="22"/>
          <w:lang w:val="en-GB"/>
        </w:rPr>
        <w:instrText xml:space="preserve"> FORMTEXT 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sz w:val="22"/>
          <w:szCs w:val="22"/>
          <w:lang w:val="en-GB"/>
        </w:rPr>
        <w:fldChar w:fldCharType="end"/>
      </w:r>
      <w:r>
        <w:tab/>
      </w:r>
      <w:r>
        <w:tab/>
      </w:r>
      <w:r>
        <w:tab/>
        <w:t xml:space="preserve">     Datum: </w:t>
      </w:r>
      <w:r>
        <w:rPr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>
        <w:rPr>
          <w:sz w:val="22"/>
          <w:szCs w:val="22"/>
          <w:lang w:val="en-GB"/>
        </w:rPr>
        <w:instrText xml:space="preserve"> FORMTEXT 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sz w:val="22"/>
          <w:szCs w:val="22"/>
          <w:lang w:val="en-GB"/>
        </w:rPr>
        <w:fldChar w:fldCharType="end"/>
      </w:r>
    </w:p>
    <w:p w:rsidR="007C559C" w:rsidRDefault="007C559C" w:rsidP="007C559C">
      <w:pPr>
        <w:pStyle w:val="ZADEVA"/>
        <w:jc w:val="both"/>
        <w:rPr>
          <w:lang w:val="sl-SI"/>
        </w:rPr>
      </w:pPr>
    </w:p>
    <w:p w:rsidR="007C559C" w:rsidRPr="00A519C8" w:rsidRDefault="007C559C" w:rsidP="007C559C">
      <w:pPr>
        <w:pStyle w:val="ZADEVA"/>
        <w:jc w:val="both"/>
        <w:rPr>
          <w:rFonts w:cs="Arial"/>
          <w:szCs w:val="20"/>
          <w:lang w:val="sl-SI"/>
        </w:rPr>
      </w:pPr>
      <w:r>
        <w:rPr>
          <w:lang w:val="sl-SI"/>
        </w:rPr>
        <w:t>Zadeva</w:t>
      </w:r>
      <w:r w:rsidRPr="00A519C8">
        <w:rPr>
          <w:lang w:val="sl-SI"/>
        </w:rPr>
        <w:t xml:space="preserve">: </w:t>
      </w:r>
      <w:r w:rsidRPr="00A519C8">
        <w:rPr>
          <w:lang w:val="sl-SI"/>
        </w:rPr>
        <w:tab/>
      </w:r>
      <w:r>
        <w:rPr>
          <w:lang w:val="sl-SI"/>
        </w:rPr>
        <w:t>V</w:t>
      </w:r>
      <w:r>
        <w:rPr>
          <w:rFonts w:cs="Arial"/>
          <w:szCs w:val="20"/>
          <w:lang w:val="sl-SI"/>
        </w:rPr>
        <w:t>arnostno preverjanje oseb, ki bodo opravljala dela v jedrskem objektu -</w:t>
      </w:r>
      <w:r w:rsidRPr="00A519C8">
        <w:rPr>
          <w:rFonts w:cs="Arial"/>
          <w:szCs w:val="20"/>
          <w:lang w:val="sl-SI"/>
        </w:rPr>
        <w:t xml:space="preserve"> </w:t>
      </w:r>
      <w:r>
        <w:rPr>
          <w:rFonts w:cs="Arial"/>
          <w:szCs w:val="20"/>
          <w:lang w:val="sl-SI"/>
        </w:rPr>
        <w:t>vloga</w:t>
      </w:r>
    </w:p>
    <w:p w:rsidR="007C559C" w:rsidRDefault="007C559C" w:rsidP="007C559C">
      <w:pPr>
        <w:pStyle w:val="BodyText"/>
        <w:rPr>
          <w:rFonts w:ascii="Arial" w:hAnsi="Arial" w:cs="Arial"/>
          <w:sz w:val="20"/>
        </w:rPr>
      </w:pPr>
    </w:p>
    <w:p w:rsidR="007C559C" w:rsidRDefault="007C559C" w:rsidP="007C559C">
      <w:pPr>
        <w:pStyle w:val="BodyText"/>
        <w:rPr>
          <w:rFonts w:ascii="Arial" w:hAnsi="Arial" w:cs="Arial"/>
          <w:sz w:val="20"/>
        </w:rPr>
      </w:pPr>
    </w:p>
    <w:p w:rsidR="007C559C" w:rsidRDefault="007C559C" w:rsidP="007C559C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 skladu s 150.-155. členom ZVISJV-1 (Ur. List RS </w:t>
      </w:r>
      <w:r w:rsidRPr="007F360F">
        <w:rPr>
          <w:rFonts w:ascii="Arial" w:hAnsi="Arial"/>
          <w:sz w:val="20"/>
          <w:lang w:eastAsia="en-US"/>
        </w:rPr>
        <w:t>št</w:t>
      </w:r>
      <w:r>
        <w:rPr>
          <w:rFonts w:ascii="Arial" w:hAnsi="Arial"/>
          <w:sz w:val="20"/>
          <w:lang w:eastAsia="en-US"/>
        </w:rPr>
        <w:t xml:space="preserve">. </w:t>
      </w:r>
      <w:hyperlink r:id="rId13" w:tgtFrame="_blank" w:tooltip="Zakon o varstvu pred ionizirajočimi sevanji in jedrski varnosti (ZVISJV-1)" w:history="1">
        <w:r w:rsidRPr="007F360F">
          <w:rPr>
            <w:rFonts w:ascii="Arial" w:hAnsi="Arial"/>
            <w:sz w:val="20"/>
            <w:lang w:eastAsia="en-US"/>
          </w:rPr>
          <w:t>76/17</w:t>
        </w:r>
      </w:hyperlink>
      <w:r w:rsidRPr="007F360F">
        <w:rPr>
          <w:rFonts w:ascii="Arial" w:hAnsi="Arial"/>
          <w:sz w:val="20"/>
          <w:lang w:eastAsia="en-US"/>
        </w:rPr>
        <w:t xml:space="preserve"> </w:t>
      </w:r>
      <w:r>
        <w:rPr>
          <w:rFonts w:ascii="Arial" w:hAnsi="Arial"/>
          <w:sz w:val="20"/>
          <w:lang w:eastAsia="en-US"/>
        </w:rPr>
        <w:t>i</w:t>
      </w:r>
      <w:r w:rsidRPr="007F360F">
        <w:rPr>
          <w:rFonts w:ascii="Arial" w:hAnsi="Arial"/>
          <w:sz w:val="20"/>
          <w:lang w:eastAsia="en-US"/>
        </w:rPr>
        <w:t xml:space="preserve">n </w:t>
      </w:r>
      <w:hyperlink r:id="rId14" w:tgtFrame="_blank" w:tooltip="Zakon o spremembah in dopolnitvah Zakona o varstvu pred ionizirajočimi sevanji in jedrski varnosti (ZVISJV-1A)" w:history="1">
        <w:r w:rsidRPr="007F360F">
          <w:rPr>
            <w:rFonts w:ascii="Arial" w:hAnsi="Arial"/>
            <w:sz w:val="20"/>
            <w:lang w:eastAsia="en-US"/>
          </w:rPr>
          <w:t>26/19</w:t>
        </w:r>
      </w:hyperlink>
      <w:r>
        <w:rPr>
          <w:rFonts w:ascii="Arial" w:hAnsi="Arial"/>
          <w:sz w:val="20"/>
          <w:lang w:eastAsia="en-US"/>
        </w:rPr>
        <w:t>)</w:t>
      </w:r>
      <w:r>
        <w:rPr>
          <w:rFonts w:ascii="Arial" w:hAnsi="Arial" w:cs="Arial"/>
          <w:sz w:val="20"/>
        </w:rPr>
        <w:t>, vam v prilogi pošiljamo potrebno dokumentacijo in vas prosimo, da izvedete varnostno preverjanje za naslednje naše delavce:</w:t>
      </w:r>
    </w:p>
    <w:p w:rsidR="007C559C" w:rsidRPr="007C559C" w:rsidRDefault="007C559C" w:rsidP="007C559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  <w:lang w:val="en-GB"/>
        </w:rPr>
        <w:instrText xml:space="preserve"> FORMTEXT 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sz w:val="22"/>
          <w:szCs w:val="22"/>
          <w:lang w:val="en-GB"/>
        </w:rPr>
        <w:fldChar w:fldCharType="end"/>
      </w:r>
    </w:p>
    <w:p w:rsidR="007C559C" w:rsidRDefault="007C559C" w:rsidP="007C559C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 prilogi pošiljamo  naslednje obvezne priloge:</w:t>
      </w:r>
    </w:p>
    <w:p w:rsidR="007C559C" w:rsidRDefault="007C559C" w:rsidP="007C559C">
      <w:pPr>
        <w:pStyle w:val="BodyText"/>
        <w:rPr>
          <w:rFonts w:ascii="Arial" w:hAnsi="Arial" w:cs="Arial"/>
          <w:sz w:val="20"/>
        </w:rPr>
      </w:pPr>
    </w:p>
    <w:p w:rsidR="007C559C" w:rsidRDefault="007C559C" w:rsidP="00057BE9">
      <w:pPr>
        <w:pStyle w:val="HTMLPreformatted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□  </w:t>
      </w:r>
      <w:r w:rsidR="00057BE9">
        <w:rPr>
          <w:rFonts w:ascii="Arial" w:hAnsi="Arial" w:cs="Arial"/>
        </w:rPr>
        <w:tab/>
      </w:r>
      <w:r>
        <w:rPr>
          <w:rFonts w:ascii="Arial" w:hAnsi="Arial" w:cs="Arial"/>
        </w:rPr>
        <w:t>Pisno soglasje preverjane osebe za izvedbo varnostnega preverjanja.</w:t>
      </w:r>
    </w:p>
    <w:p w:rsidR="007C559C" w:rsidRDefault="007C559C" w:rsidP="00057BE9">
      <w:pPr>
        <w:pStyle w:val="BodyText"/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□  </w:t>
      </w:r>
      <w:r w:rsidR="00057BE9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Izpolnjen vprašalnik za varnostno preverjanje iz 150. člena ZVISJV-1.</w:t>
      </w:r>
    </w:p>
    <w:p w:rsidR="007C559C" w:rsidRPr="00DC5AFA" w:rsidRDefault="00057BE9" w:rsidP="00057BE9">
      <w:pPr>
        <w:pStyle w:val="HTMLPreformatted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□ </w:t>
      </w:r>
      <w:r>
        <w:rPr>
          <w:rFonts w:ascii="Arial" w:hAnsi="Arial" w:cs="Arial"/>
        </w:rPr>
        <w:tab/>
      </w:r>
      <w:r w:rsidR="007C559C">
        <w:rPr>
          <w:rFonts w:ascii="Arial" w:hAnsi="Arial" w:cs="Arial"/>
        </w:rPr>
        <w:t>Potrdilo o osebnem imenu, spremembi imena, državljanstvu, stalnem ali začasnem bivališč</w:t>
      </w:r>
      <w:r>
        <w:rPr>
          <w:rFonts w:ascii="Arial" w:hAnsi="Arial" w:cs="Arial"/>
        </w:rPr>
        <w:t>u, državi</w:t>
      </w:r>
      <w:r w:rsidR="00997404">
        <w:rPr>
          <w:rFonts w:ascii="Arial" w:hAnsi="Arial" w:cs="Arial"/>
        </w:rPr>
        <w:t xml:space="preserve"> </w:t>
      </w:r>
      <w:r w:rsidR="007C559C">
        <w:rPr>
          <w:rFonts w:ascii="Arial" w:hAnsi="Arial" w:cs="Arial"/>
        </w:rPr>
        <w:t>bivanja in naslovu za vročanje.</w:t>
      </w:r>
    </w:p>
    <w:p w:rsidR="007C559C" w:rsidRPr="00DC5AFA" w:rsidRDefault="007C559C" w:rsidP="00057BE9">
      <w:pPr>
        <w:pStyle w:val="HTMLPreformatted"/>
        <w:ind w:left="284" w:hanging="284"/>
        <w:jc w:val="both"/>
        <w:rPr>
          <w:rFonts w:ascii="Arial" w:hAnsi="Arial" w:cs="Arial"/>
          <w:lang w:eastAsia="sl-SI"/>
        </w:rPr>
      </w:pPr>
      <w:r w:rsidRPr="00DC5AFA">
        <w:rPr>
          <w:rFonts w:ascii="Arial" w:hAnsi="Arial" w:cs="Arial"/>
          <w:lang w:eastAsia="sl-SI"/>
        </w:rPr>
        <w:t xml:space="preserve">□ </w:t>
      </w:r>
      <w:r w:rsidR="00057BE9">
        <w:rPr>
          <w:rFonts w:ascii="Arial" w:hAnsi="Arial" w:cs="Arial"/>
          <w:lang w:eastAsia="sl-SI"/>
        </w:rPr>
        <w:tab/>
      </w:r>
      <w:r w:rsidRPr="00DC5AFA">
        <w:rPr>
          <w:rFonts w:ascii="Arial" w:hAnsi="Arial" w:cs="Arial"/>
          <w:lang w:eastAsia="sl-SI"/>
        </w:rPr>
        <w:t>Potrdilo o nekaznovanosti ali obstoju odprtih postopkov, ki jih izdajo pristojni organi v državi, katere državljan je preverjana oseba</w:t>
      </w:r>
    </w:p>
    <w:p w:rsidR="007C559C" w:rsidRDefault="00057BE9" w:rsidP="00057BE9">
      <w:pPr>
        <w:pStyle w:val="HTMLPreformatted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lang w:eastAsia="sl-SI"/>
        </w:rPr>
        <w:t>□</w:t>
      </w:r>
      <w:r>
        <w:rPr>
          <w:rFonts w:ascii="Arial" w:hAnsi="Arial" w:cs="Arial"/>
          <w:lang w:eastAsia="sl-SI"/>
        </w:rPr>
        <w:tab/>
      </w:r>
      <w:r w:rsidR="007C559C">
        <w:rPr>
          <w:rFonts w:ascii="Arial" w:hAnsi="Arial" w:cs="Arial"/>
        </w:rPr>
        <w:t>Z</w:t>
      </w:r>
      <w:r w:rsidR="007C559C" w:rsidRPr="0040608D">
        <w:rPr>
          <w:rFonts w:ascii="Arial" w:hAnsi="Arial" w:cs="Arial"/>
        </w:rPr>
        <w:t>dravniško spričevalo, pridobljeno pri pooblaščenem izvajalcu medicine de</w:t>
      </w:r>
      <w:r>
        <w:rPr>
          <w:rFonts w:ascii="Arial" w:hAnsi="Arial" w:cs="Arial"/>
        </w:rPr>
        <w:t>la v Republiki Sloveniji.</w:t>
      </w:r>
      <w:r w:rsidR="00997404">
        <w:rPr>
          <w:rFonts w:ascii="Arial" w:hAnsi="Arial" w:cs="Arial"/>
        </w:rPr>
        <w:t xml:space="preserve"> </w:t>
      </w:r>
      <w:r w:rsidR="007C559C" w:rsidRPr="0040608D">
        <w:rPr>
          <w:rFonts w:ascii="Arial" w:hAnsi="Arial" w:cs="Arial"/>
        </w:rPr>
        <w:t>Zdravstveni pregled se lahko opravi tudi v tujini pod pogojem, da je zdravstveni pregled po obsegu in vsebini primerljiv z zdravstvenim pregledom, opravljenim v Republiki Sloveniji, in vsebuje pregled odvisnosti od alkohola, drog, drugih z</w:t>
      </w:r>
      <w:r w:rsidR="007C559C">
        <w:rPr>
          <w:rFonts w:ascii="Arial" w:hAnsi="Arial" w:cs="Arial"/>
        </w:rPr>
        <w:t>asvojenosti in psihološko oceno.</w:t>
      </w:r>
    </w:p>
    <w:p w:rsidR="007C559C" w:rsidRPr="0040608D" w:rsidRDefault="007C559C" w:rsidP="007C559C">
      <w:pPr>
        <w:pStyle w:val="BodyText"/>
        <w:rPr>
          <w:rFonts w:ascii="Arial" w:hAnsi="Arial" w:cs="Arial"/>
          <w:sz w:val="20"/>
        </w:rPr>
      </w:pPr>
    </w:p>
    <w:p w:rsidR="007C559C" w:rsidRDefault="007C559C" w:rsidP="007C559C">
      <w:r>
        <w:t>Kraj:</w:t>
      </w:r>
      <w:r>
        <w:tab/>
      </w:r>
      <w:r>
        <w:rPr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>
              <w:maxLength w:val="20"/>
            </w:textInput>
          </w:ffData>
        </w:fldChar>
      </w:r>
      <w:r>
        <w:rPr>
          <w:sz w:val="22"/>
          <w:szCs w:val="22"/>
          <w:lang w:val="en-GB"/>
        </w:rPr>
        <w:instrText xml:space="preserve"> FORMTEXT 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sz w:val="22"/>
          <w:szCs w:val="22"/>
          <w:lang w:val="en-GB"/>
        </w:rPr>
        <w:fldChar w:fldCharType="end"/>
      </w:r>
    </w:p>
    <w:p w:rsidR="007C559C" w:rsidRDefault="007C559C" w:rsidP="007C559C">
      <w:r>
        <w:t>Datum:</w:t>
      </w:r>
      <w:r>
        <w:tab/>
      </w:r>
      <w:r>
        <w:rPr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>
              <w:maxLength w:val="20"/>
            </w:textInput>
          </w:ffData>
        </w:fldChar>
      </w:r>
      <w:r>
        <w:rPr>
          <w:sz w:val="22"/>
          <w:szCs w:val="22"/>
          <w:lang w:val="en-GB"/>
        </w:rPr>
        <w:instrText xml:space="preserve"> FORMTEXT 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sz w:val="22"/>
          <w:szCs w:val="22"/>
          <w:lang w:val="en-GB"/>
        </w:rPr>
        <w:fldChar w:fldCharType="end"/>
      </w:r>
    </w:p>
    <w:p w:rsidR="007C559C" w:rsidRDefault="007C559C" w:rsidP="007C559C">
      <w:pPr>
        <w:pStyle w:val="podpisi"/>
        <w:rPr>
          <w:lang w:val="sl-SI"/>
        </w:rPr>
      </w:pPr>
      <w:r>
        <w:rPr>
          <w:lang w:val="sl-SI"/>
        </w:rPr>
        <w:t xml:space="preserve">                                                           </w:t>
      </w: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  <w:t xml:space="preserve">        Predstavnik delodajalca</w:t>
      </w:r>
    </w:p>
    <w:p w:rsidR="007C559C" w:rsidRDefault="007C559C" w:rsidP="007C559C">
      <w:pPr>
        <w:pStyle w:val="podpisi"/>
        <w:rPr>
          <w:lang w:val="sl-SI"/>
        </w:rPr>
      </w:pP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</w:r>
      <w:r>
        <w:rPr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>
              <w:maxLength w:val="20"/>
            </w:textInput>
          </w:ffData>
        </w:fldChar>
      </w:r>
      <w:r>
        <w:rPr>
          <w:sz w:val="22"/>
          <w:szCs w:val="22"/>
          <w:lang w:val="en-GB"/>
        </w:rPr>
        <w:instrText xml:space="preserve"> FORMTEXT 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noProof/>
          <w:sz w:val="22"/>
          <w:szCs w:val="22"/>
          <w:lang w:val="en-GB"/>
        </w:rPr>
        <w:t> </w:t>
      </w:r>
      <w:r>
        <w:rPr>
          <w:sz w:val="22"/>
          <w:szCs w:val="22"/>
          <w:lang w:val="en-GB"/>
        </w:rPr>
        <w:fldChar w:fldCharType="end"/>
      </w:r>
    </w:p>
    <w:p w:rsidR="007C559C" w:rsidRDefault="007C559C" w:rsidP="007C559C">
      <w:pPr>
        <w:pStyle w:val="podpisi"/>
        <w:rPr>
          <w:lang w:val="sl-SI"/>
        </w:rPr>
      </w:pPr>
      <w:r>
        <w:rPr>
          <w:lang w:val="sl-SI"/>
        </w:rPr>
        <w:t xml:space="preserve">                   M.P.</w:t>
      </w:r>
      <w:r>
        <w:rPr>
          <w:lang w:val="sl-SI"/>
        </w:rPr>
        <w:tab/>
      </w:r>
      <w:r>
        <w:rPr>
          <w:lang w:val="sl-SI"/>
        </w:rPr>
        <w:tab/>
        <w:t xml:space="preserve">                       (ime, priimek , podpis)</w:t>
      </w:r>
    </w:p>
    <w:p w:rsidR="007C559C" w:rsidRPr="00D82733" w:rsidRDefault="007C559C" w:rsidP="007C559C">
      <w:pPr>
        <w:pStyle w:val="podpisi"/>
        <w:rPr>
          <w:lang w:val="sl-SI"/>
        </w:rPr>
      </w:pPr>
    </w:p>
    <w:p w:rsidR="007C559C" w:rsidRDefault="007C559C" w:rsidP="007C559C">
      <w:pPr>
        <w:pStyle w:val="podpisi"/>
        <w:rPr>
          <w:lang w:val="sl-SI"/>
        </w:rPr>
      </w:pPr>
      <w:r w:rsidRPr="00A4551E">
        <w:rPr>
          <w:lang w:val="sl-SI"/>
        </w:rPr>
        <w:t>Vročiti:</w:t>
      </w:r>
    </w:p>
    <w:p w:rsidR="007C559C" w:rsidRDefault="007C559C" w:rsidP="007C559C">
      <w:pPr>
        <w:rPr>
          <w:rFonts w:cs="Arial"/>
        </w:rPr>
      </w:pPr>
      <w:r>
        <w:t>M</w:t>
      </w:r>
      <w:r>
        <w:rPr>
          <w:rFonts w:cs="Arial"/>
        </w:rPr>
        <w:t>inistrstvo za notranje zadeve</w:t>
      </w:r>
    </w:p>
    <w:p w:rsidR="007C559C" w:rsidRDefault="007C559C" w:rsidP="007C559C">
      <w:pPr>
        <w:rPr>
          <w:rFonts w:cs="Arial"/>
        </w:rPr>
      </w:pPr>
      <w:r>
        <w:rPr>
          <w:rFonts w:cs="Arial"/>
        </w:rPr>
        <w:t>Direktorat za policijo in druge varnostne naloge</w:t>
      </w:r>
    </w:p>
    <w:p w:rsidR="007C559C" w:rsidRPr="003E1C74" w:rsidRDefault="007C559C" w:rsidP="007C559C">
      <w:r>
        <w:rPr>
          <w:rFonts w:cs="Arial"/>
        </w:rPr>
        <w:t>Sektor za varnostno načrtovanje</w:t>
      </w:r>
    </w:p>
    <w:p w:rsidR="007C559C" w:rsidRDefault="007C559C" w:rsidP="007C559C">
      <w:pPr>
        <w:pStyle w:val="podpisi"/>
        <w:ind w:left="567"/>
        <w:rPr>
          <w:lang w:val="sl-SI"/>
        </w:rPr>
      </w:pPr>
      <w:r>
        <w:rPr>
          <w:lang w:val="sl-SI"/>
        </w:rPr>
        <w:t xml:space="preserve">Štefanova 2, </w:t>
      </w:r>
    </w:p>
    <w:p w:rsidR="003B618F" w:rsidRPr="007C559C" w:rsidRDefault="00773B4B" w:rsidP="007C559C">
      <w:pPr>
        <w:pStyle w:val="podpisi"/>
        <w:ind w:left="567"/>
        <w:rPr>
          <w:lang w:val="sl-SI"/>
        </w:rPr>
      </w:pPr>
      <w:r>
        <w:rPr>
          <w:lang w:val="sl-SI"/>
        </w:rPr>
        <w:t>1501</w:t>
      </w:r>
      <w:r w:rsidR="007C559C">
        <w:rPr>
          <w:lang w:val="sl-SI"/>
        </w:rPr>
        <w:t xml:space="preserve"> Ljubljana, Slovenija</w:t>
      </w:r>
    </w:p>
    <w:sectPr w:rsidR="003B618F" w:rsidRPr="007C559C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418" w:right="849" w:bottom="1418" w:left="1418" w:header="923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E87" w:rsidRDefault="00EF1E87">
      <w:r>
        <w:separator/>
      </w:r>
    </w:p>
  </w:endnote>
  <w:endnote w:type="continuationSeparator" w:id="0">
    <w:p w:rsidR="00EF1E87" w:rsidRDefault="00EF1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336" w:rsidRDefault="001804D5">
    <w:pPr>
      <w:pStyle w:val="Footer"/>
    </w:pP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4199890</wp:posOffset>
              </wp:positionH>
              <wp:positionV relativeFrom="paragraph">
                <wp:posOffset>-10160</wp:posOffset>
              </wp:positionV>
              <wp:extent cx="1943100" cy="0"/>
              <wp:effectExtent l="0" t="0" r="0" b="0"/>
              <wp:wrapTopAndBottom/>
              <wp:docPr id="4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431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7pt,-.8pt" to="483.7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cVHFAIAACk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" o:allowincell="f" strokecolor="red" strokeweight=".25pt">
              <w10:wrap type="topAndBottom"/>
            </v:line>
          </w:pict>
        </mc:Fallback>
      </mc:AlternateContent>
    </w: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6130290</wp:posOffset>
              </wp:positionH>
              <wp:positionV relativeFrom="paragraph">
                <wp:posOffset>-6350</wp:posOffset>
              </wp:positionV>
              <wp:extent cx="0" cy="342900"/>
              <wp:effectExtent l="0" t="0" r="0" b="0"/>
              <wp:wrapTopAndBottom/>
              <wp:docPr id="3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4290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2.7pt,-.5pt" to="482.7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4ZZEwIAACgEAAAOAAAAZHJzL2Uyb0RvYy54bWysU8GO2jAQvVfqP1i+QxJIKU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" o:allowincell="f" strokecolor="red" strokeweight=".25pt">
              <w10:wrap type="topAndBottom"/>
            </v:line>
          </w:pict>
        </mc:Fallback>
      </mc:AlternateContent>
    </w:r>
  </w:p>
  <w:p w:rsidR="00D05336" w:rsidRDefault="00D05336">
    <w:pPr>
      <w:pStyle w:val="Footer"/>
      <w:ind w:left="284" w:right="141"/>
      <w:jc w:val="right"/>
    </w:pPr>
    <w:r>
      <w:t xml:space="preserve">Stran </w:t>
    </w:r>
    <w:r>
      <w:fldChar w:fldCharType="begin"/>
    </w:r>
    <w:r>
      <w:instrText xml:space="preserve"> PAGE  \* MERGEFORMAT </w:instrText>
    </w:r>
    <w:r>
      <w:fldChar w:fldCharType="separate"/>
    </w:r>
    <w:r w:rsidR="001804D5">
      <w:rPr>
        <w:noProof/>
      </w:rPr>
      <w:t>2</w:t>
    </w:r>
    <w:r>
      <w:fldChar w:fldCharType="end"/>
    </w:r>
    <w:r>
      <w:t xml:space="preserve"> od </w:t>
    </w:r>
    <w:fldSimple w:instr=" SECTIONPAGES  \* MERGEFORMAT ">
      <w:r w:rsidR="001804D5">
        <w:rPr>
          <w:noProof/>
        </w:rPr>
        <w:t>6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336" w:rsidRDefault="001804D5">
    <w:pPr>
      <w:pStyle w:val="Footer"/>
    </w:pP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-77470</wp:posOffset>
              </wp:positionH>
              <wp:positionV relativeFrom="paragraph">
                <wp:posOffset>-15875</wp:posOffset>
              </wp:positionV>
              <wp:extent cx="6212205" cy="2540"/>
              <wp:effectExtent l="0" t="0" r="0" b="0"/>
              <wp:wrapTopAndBottom/>
              <wp:docPr id="2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12205" cy="254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0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-1.25pt" to="483.0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" o:allowincell="f" strokecolor="red" strokeweight=".25pt">
              <w10:wrap type="topAndBottom"/>
            </v:line>
          </w:pict>
        </mc:Fallback>
      </mc:AlternateContent>
    </w: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6130290</wp:posOffset>
              </wp:positionH>
              <wp:positionV relativeFrom="paragraph">
                <wp:posOffset>-8255</wp:posOffset>
              </wp:positionV>
              <wp:extent cx="0" cy="342900"/>
              <wp:effectExtent l="0" t="0" r="0" b="0"/>
              <wp:wrapTopAndBottom/>
              <wp:docPr id="1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4290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2.7pt,-.65pt" to="482.7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" o:allowincell="f" strokecolor="red" strokeweight=".25pt">
              <w10:wrap type="topAndBottom"/>
            </v:line>
          </w:pict>
        </mc:Fallback>
      </mc:AlternateContent>
    </w:r>
  </w:p>
  <w:p w:rsidR="00D05336" w:rsidRDefault="00D05336">
    <w:pPr>
      <w:pStyle w:val="Footer"/>
      <w:ind w:left="284" w:right="141"/>
      <w:jc w:val="right"/>
      <w:rPr>
        <w:sz w:val="14"/>
      </w:rPr>
    </w:pPr>
    <w:r>
      <w:t xml:space="preserve">Stran </w:t>
    </w:r>
    <w:r>
      <w:fldChar w:fldCharType="begin"/>
    </w:r>
    <w:r>
      <w:instrText xml:space="preserve"> PAGE  \* MERGEFORMAT </w:instrText>
    </w:r>
    <w:r>
      <w:fldChar w:fldCharType="separate"/>
    </w:r>
    <w:r w:rsidR="001804D5">
      <w:rPr>
        <w:noProof/>
      </w:rPr>
      <w:t>1</w:t>
    </w:r>
    <w:r>
      <w:fldChar w:fldCharType="end"/>
    </w:r>
    <w:r>
      <w:t xml:space="preserve"> od </w:t>
    </w:r>
    <w:fldSimple w:instr=" SECTIONPAGES  \* MERGEFORMAT ">
      <w:r w:rsidR="001804D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E87" w:rsidRDefault="00EF1E87">
      <w:r>
        <w:separator/>
      </w:r>
    </w:p>
  </w:footnote>
  <w:footnote w:type="continuationSeparator" w:id="0">
    <w:p w:rsidR="00EF1E87" w:rsidRDefault="00EF1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336" w:rsidRDefault="001804D5">
    <w:pPr>
      <w:pStyle w:val="Header"/>
    </w:pPr>
    <w:r>
      <w:rPr>
        <w:noProof/>
        <w:sz w:val="20"/>
        <w:lang w:eastAsia="sl-SI"/>
      </w:rPr>
      <w:drawing>
        <wp:anchor distT="0" distB="0" distL="114300" distR="114300" simplePos="0" relativeHeight="251655168" behindDoc="1" locked="0" layoutInCell="0" allowOverlap="1">
          <wp:simplePos x="0" y="0"/>
          <wp:positionH relativeFrom="column">
            <wp:posOffset>-901700</wp:posOffset>
          </wp:positionH>
          <wp:positionV relativeFrom="paragraph">
            <wp:posOffset>-586740</wp:posOffset>
          </wp:positionV>
          <wp:extent cx="3206750" cy="1795145"/>
          <wp:effectExtent l="0" t="0" r="0" b="0"/>
          <wp:wrapNone/>
          <wp:docPr id="6" name="Picture 6" descr="glava - druga st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lava - druga st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6750" cy="179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336" w:rsidRDefault="00D05336" w:rsidP="0017357B">
    <w:pPr>
      <w:pStyle w:val="Heading4"/>
      <w:framePr w:w="2960" w:wrap="around" w:x="7875" w:y="286"/>
      <w:jc w:val="center"/>
      <w:rPr>
        <w:sz w:val="28"/>
        <w:szCs w:val="28"/>
      </w:rPr>
    </w:pPr>
  </w:p>
  <w:p w:rsidR="00D05336" w:rsidRPr="00415AB9" w:rsidRDefault="00D05336" w:rsidP="0017357B">
    <w:pPr>
      <w:pStyle w:val="Heading4"/>
      <w:framePr w:w="2960" w:wrap="around" w:x="7875" w:y="286"/>
      <w:jc w:val="center"/>
      <w:rPr>
        <w:sz w:val="28"/>
        <w:szCs w:val="28"/>
      </w:rPr>
    </w:pPr>
    <w:r>
      <w:rPr>
        <w:sz w:val="28"/>
        <w:szCs w:val="28"/>
      </w:rPr>
      <w:t xml:space="preserve"> </w:t>
    </w:r>
    <w:r w:rsidRPr="00415AB9">
      <w:rPr>
        <w:sz w:val="28"/>
        <w:szCs w:val="28"/>
      </w:rPr>
      <w:t xml:space="preserve">Krško,   </w:t>
    </w:r>
    <w:r w:rsidR="00563640">
      <w:rPr>
        <w:sz w:val="28"/>
        <w:szCs w:val="28"/>
      </w:rPr>
      <w:t>10</w:t>
    </w:r>
    <w:r>
      <w:rPr>
        <w:sz w:val="28"/>
        <w:szCs w:val="28"/>
      </w:rPr>
      <w:t xml:space="preserve"> . 0</w:t>
    </w:r>
    <w:r w:rsidR="00563640">
      <w:rPr>
        <w:sz w:val="28"/>
        <w:szCs w:val="28"/>
      </w:rPr>
      <w:t>6</w:t>
    </w:r>
    <w:r w:rsidRPr="00415AB9">
      <w:rPr>
        <w:sz w:val="28"/>
        <w:szCs w:val="28"/>
      </w:rPr>
      <w:t>. 201</w:t>
    </w:r>
    <w:r>
      <w:rPr>
        <w:sz w:val="28"/>
        <w:szCs w:val="28"/>
      </w:rPr>
      <w:t>9</w:t>
    </w:r>
  </w:p>
  <w:p w:rsidR="00D05336" w:rsidRPr="00DE4853" w:rsidRDefault="001804D5">
    <w:pPr>
      <w:ind w:firstLine="709"/>
      <w:rPr>
        <w:rFonts w:ascii="Arial" w:hAnsi="Arial"/>
        <w:b/>
        <w:i/>
        <w:szCs w:val="24"/>
      </w:rPr>
    </w:pPr>
    <w:r>
      <w:rPr>
        <w:rFonts w:ascii="Arial" w:hAnsi="Arial"/>
        <w:b/>
        <w:i/>
        <w:noProof/>
        <w:sz w:val="16"/>
        <w:lang w:eastAsia="sl-SI"/>
      </w:rPr>
      <w:drawing>
        <wp:anchor distT="0" distB="0" distL="114300" distR="114300" simplePos="0" relativeHeight="251656192" behindDoc="1" locked="0" layoutInCell="0" allowOverlap="1">
          <wp:simplePos x="0" y="0"/>
          <wp:positionH relativeFrom="page">
            <wp:posOffset>-5080</wp:posOffset>
          </wp:positionH>
          <wp:positionV relativeFrom="page">
            <wp:posOffset>3810</wp:posOffset>
          </wp:positionV>
          <wp:extent cx="3206750" cy="2860675"/>
          <wp:effectExtent l="0" t="0" r="0" b="0"/>
          <wp:wrapNone/>
          <wp:docPr id="14" name="Picture 14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6750" cy="286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336">
      <w:rPr>
        <w:rFonts w:ascii="Arial" w:hAnsi="Arial"/>
        <w:b/>
        <w:i/>
        <w:sz w:val="16"/>
      </w:rPr>
      <w:t>Nuklearna elektrarna Krško, d. o. o.</w:t>
    </w:r>
    <w:r w:rsidR="00D05336">
      <w:rPr>
        <w:rFonts w:ascii="Arial" w:hAnsi="Arial"/>
        <w:b/>
        <w:i/>
        <w:sz w:val="16"/>
      </w:rPr>
      <w:tab/>
    </w:r>
    <w:r w:rsidR="00D05336">
      <w:rPr>
        <w:rFonts w:ascii="Arial" w:hAnsi="Arial"/>
        <w:b/>
        <w:i/>
        <w:sz w:val="16"/>
      </w:rPr>
      <w:tab/>
    </w:r>
    <w:r w:rsidR="00D05336">
      <w:rPr>
        <w:rFonts w:ascii="Arial" w:hAnsi="Arial"/>
        <w:b/>
        <w:i/>
        <w:sz w:val="16"/>
      </w:rPr>
      <w:tab/>
    </w:r>
    <w:r w:rsidR="00D05336">
      <w:rPr>
        <w:rFonts w:ascii="Arial" w:hAnsi="Arial"/>
        <w:b/>
        <w:i/>
        <w:sz w:val="16"/>
      </w:rPr>
      <w:tab/>
    </w:r>
    <w:r w:rsidR="00D05336">
      <w:rPr>
        <w:rFonts w:ascii="Arial" w:hAnsi="Arial"/>
        <w:b/>
        <w:i/>
        <w:sz w:val="16"/>
      </w:rPr>
      <w:tab/>
    </w:r>
    <w:r w:rsidR="00D05336">
      <w:rPr>
        <w:rFonts w:ascii="Arial" w:hAnsi="Arial"/>
        <w:b/>
        <w:i/>
        <w:sz w:val="16"/>
      </w:rPr>
      <w:tab/>
    </w:r>
    <w:r w:rsidR="00D05336">
      <w:rPr>
        <w:rFonts w:ascii="Arial" w:hAnsi="Arial"/>
        <w:b/>
        <w:i/>
        <w:sz w:val="16"/>
      </w:rPr>
      <w:tab/>
    </w:r>
    <w:r w:rsidR="00D05336">
      <w:rPr>
        <w:rFonts w:ascii="Arial" w:hAnsi="Arial"/>
        <w:b/>
        <w:i/>
        <w:sz w:val="16"/>
      </w:rPr>
      <w:tab/>
    </w:r>
    <w:r w:rsidR="00D05336">
      <w:rPr>
        <w:rFonts w:ascii="Arial" w:hAnsi="Arial"/>
        <w:b/>
        <w:i/>
        <w:szCs w:val="24"/>
      </w:rPr>
      <w:t>Rev. 4</w:t>
    </w:r>
  </w:p>
  <w:p w:rsidR="00D05336" w:rsidRDefault="00D05336">
    <w:pPr>
      <w:pStyle w:val="Heading5"/>
    </w:pPr>
    <w:r>
      <w:t>VAROVANJE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04F2"/>
    <w:multiLevelType w:val="multilevel"/>
    <w:tmpl w:val="31062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>
    <w:nsid w:val="13E55AD2"/>
    <w:multiLevelType w:val="singleLevel"/>
    <w:tmpl w:val="A7342884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">
    <w:nsid w:val="1BE37965"/>
    <w:multiLevelType w:val="hybridMultilevel"/>
    <w:tmpl w:val="B53C5862"/>
    <w:lvl w:ilvl="0" w:tplc="25989E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C6450CC"/>
    <w:multiLevelType w:val="hybridMultilevel"/>
    <w:tmpl w:val="67D02E8E"/>
    <w:lvl w:ilvl="0" w:tplc="765E4E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EC3E52"/>
    <w:multiLevelType w:val="hybridMultilevel"/>
    <w:tmpl w:val="CAA6BFBA"/>
    <w:lvl w:ilvl="0" w:tplc="FF1EE4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517D96"/>
    <w:multiLevelType w:val="hybridMultilevel"/>
    <w:tmpl w:val="7310BC48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E977625"/>
    <w:multiLevelType w:val="hybridMultilevel"/>
    <w:tmpl w:val="EE48D1E8"/>
    <w:lvl w:ilvl="0" w:tplc="2204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80D22"/>
    <w:multiLevelType w:val="multilevel"/>
    <w:tmpl w:val="6FC0842A"/>
    <w:lvl w:ilvl="0">
      <w:start w:val="1"/>
      <w:numFmt w:val="decimal"/>
      <w:pStyle w:val="Style1"/>
      <w:lvlText w:val="%1.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93C42CF"/>
    <w:multiLevelType w:val="hybridMultilevel"/>
    <w:tmpl w:val="A4DAD6C4"/>
    <w:lvl w:ilvl="0" w:tplc="7B3639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C546E2F"/>
    <w:multiLevelType w:val="hybridMultilevel"/>
    <w:tmpl w:val="31E8E040"/>
    <w:lvl w:ilvl="0" w:tplc="5D90EC56">
      <w:start w:val="1"/>
      <w:numFmt w:val="bullet"/>
      <w:lvlText w:val=""/>
      <w:lvlJc w:val="left"/>
      <w:pPr>
        <w:ind w:left="3129" w:hanging="360"/>
      </w:pPr>
      <w:rPr>
        <w:rFonts w:ascii="Symbol" w:hAnsi="Symbol" w:hint="default"/>
      </w:rPr>
    </w:lvl>
    <w:lvl w:ilvl="1" w:tplc="5D90EC56">
      <w:start w:val="1"/>
      <w:numFmt w:val="bullet"/>
      <w:lvlText w:val=""/>
      <w:lvlJc w:val="left"/>
      <w:pPr>
        <w:ind w:left="384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4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169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8889" w:hanging="360"/>
      </w:pPr>
      <w:rPr>
        <w:rFonts w:ascii="Wingdings" w:hAnsi="Wingdings" w:hint="default"/>
      </w:rPr>
    </w:lvl>
  </w:abstractNum>
  <w:abstractNum w:abstractNumId="10">
    <w:nsid w:val="676D17D9"/>
    <w:multiLevelType w:val="hybridMultilevel"/>
    <w:tmpl w:val="DD664C96"/>
    <w:lvl w:ilvl="0" w:tplc="751070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Aria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6B876164"/>
    <w:multiLevelType w:val="hybridMultilevel"/>
    <w:tmpl w:val="70447F40"/>
    <w:lvl w:ilvl="0" w:tplc="61AEAB4A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938" w:hanging="360"/>
      </w:pPr>
    </w:lvl>
    <w:lvl w:ilvl="2" w:tplc="0424001B" w:tentative="1">
      <w:start w:val="1"/>
      <w:numFmt w:val="lowerRoman"/>
      <w:lvlText w:val="%3."/>
      <w:lvlJc w:val="right"/>
      <w:pPr>
        <w:ind w:left="1658" w:hanging="180"/>
      </w:pPr>
    </w:lvl>
    <w:lvl w:ilvl="3" w:tplc="0424000F" w:tentative="1">
      <w:start w:val="1"/>
      <w:numFmt w:val="decimal"/>
      <w:lvlText w:val="%4."/>
      <w:lvlJc w:val="left"/>
      <w:pPr>
        <w:ind w:left="2378" w:hanging="360"/>
      </w:pPr>
    </w:lvl>
    <w:lvl w:ilvl="4" w:tplc="04240019" w:tentative="1">
      <w:start w:val="1"/>
      <w:numFmt w:val="lowerLetter"/>
      <w:lvlText w:val="%5."/>
      <w:lvlJc w:val="left"/>
      <w:pPr>
        <w:ind w:left="3098" w:hanging="360"/>
      </w:pPr>
    </w:lvl>
    <w:lvl w:ilvl="5" w:tplc="0424001B" w:tentative="1">
      <w:start w:val="1"/>
      <w:numFmt w:val="lowerRoman"/>
      <w:lvlText w:val="%6."/>
      <w:lvlJc w:val="right"/>
      <w:pPr>
        <w:ind w:left="3818" w:hanging="180"/>
      </w:pPr>
    </w:lvl>
    <w:lvl w:ilvl="6" w:tplc="0424000F" w:tentative="1">
      <w:start w:val="1"/>
      <w:numFmt w:val="decimal"/>
      <w:lvlText w:val="%7."/>
      <w:lvlJc w:val="left"/>
      <w:pPr>
        <w:ind w:left="4538" w:hanging="360"/>
      </w:pPr>
    </w:lvl>
    <w:lvl w:ilvl="7" w:tplc="04240019" w:tentative="1">
      <w:start w:val="1"/>
      <w:numFmt w:val="lowerLetter"/>
      <w:lvlText w:val="%8."/>
      <w:lvlJc w:val="left"/>
      <w:pPr>
        <w:ind w:left="5258" w:hanging="360"/>
      </w:pPr>
    </w:lvl>
    <w:lvl w:ilvl="8" w:tplc="0424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6CE142B6"/>
    <w:multiLevelType w:val="hybridMultilevel"/>
    <w:tmpl w:val="7310BC48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D424286"/>
    <w:multiLevelType w:val="hybridMultilevel"/>
    <w:tmpl w:val="3BBAE332"/>
    <w:lvl w:ilvl="0" w:tplc="47F61988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4">
    <w:nsid w:val="7C9E015D"/>
    <w:multiLevelType w:val="hybridMultilevel"/>
    <w:tmpl w:val="5AB2E37E"/>
    <w:lvl w:ilvl="0" w:tplc="0A9451BE">
      <w:start w:val="1"/>
      <w:numFmt w:val="lowerLetter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11"/>
  </w:num>
  <w:num w:numId="6">
    <w:abstractNumId w:val="9"/>
  </w:num>
  <w:num w:numId="7">
    <w:abstractNumId w:val="8"/>
  </w:num>
  <w:num w:numId="8">
    <w:abstractNumId w:val="4"/>
  </w:num>
  <w:num w:numId="9">
    <w:abstractNumId w:val="3"/>
  </w:num>
  <w:num w:numId="10">
    <w:abstractNumId w:val="6"/>
  </w:num>
  <w:num w:numId="11">
    <w:abstractNumId w:val="14"/>
  </w:num>
  <w:num w:numId="12">
    <w:abstractNumId w:val="5"/>
  </w:num>
  <w:num w:numId="13">
    <w:abstractNumId w:val="12"/>
  </w:num>
  <w:num w:numId="1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 w:cryptProviderType="rsaFull" w:cryptAlgorithmClass="hash" w:cryptAlgorithmType="typeAny" w:cryptAlgorithmSid="4" w:cryptSpinCount="100000" w:hash="8V3PYGzi65k7Nb4IvLgImZB6svw=" w:salt="9we8bW+sJ6Ux1+KQvM5y1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39D"/>
    <w:rsid w:val="0000159C"/>
    <w:rsid w:val="00005607"/>
    <w:rsid w:val="0002098B"/>
    <w:rsid w:val="000231AA"/>
    <w:rsid w:val="00036D9F"/>
    <w:rsid w:val="00040B7D"/>
    <w:rsid w:val="000415B8"/>
    <w:rsid w:val="0004652B"/>
    <w:rsid w:val="00046CEB"/>
    <w:rsid w:val="00053350"/>
    <w:rsid w:val="00053FA3"/>
    <w:rsid w:val="000546F0"/>
    <w:rsid w:val="00055E45"/>
    <w:rsid w:val="00057BE9"/>
    <w:rsid w:val="00063475"/>
    <w:rsid w:val="00070305"/>
    <w:rsid w:val="000722FB"/>
    <w:rsid w:val="00075302"/>
    <w:rsid w:val="000773AC"/>
    <w:rsid w:val="00077B76"/>
    <w:rsid w:val="000830A5"/>
    <w:rsid w:val="00085E2B"/>
    <w:rsid w:val="000A2757"/>
    <w:rsid w:val="000A309A"/>
    <w:rsid w:val="000B063B"/>
    <w:rsid w:val="000B0812"/>
    <w:rsid w:val="000C02A3"/>
    <w:rsid w:val="000C4CC5"/>
    <w:rsid w:val="000C7901"/>
    <w:rsid w:val="000D0D56"/>
    <w:rsid w:val="000D3B50"/>
    <w:rsid w:val="000D7CA9"/>
    <w:rsid w:val="000F79C7"/>
    <w:rsid w:val="00101062"/>
    <w:rsid w:val="00104149"/>
    <w:rsid w:val="00107119"/>
    <w:rsid w:val="0011317F"/>
    <w:rsid w:val="00117F9F"/>
    <w:rsid w:val="0012183D"/>
    <w:rsid w:val="00127697"/>
    <w:rsid w:val="00127C6E"/>
    <w:rsid w:val="00160DE9"/>
    <w:rsid w:val="00161F7D"/>
    <w:rsid w:val="00165F91"/>
    <w:rsid w:val="001674AC"/>
    <w:rsid w:val="001676C4"/>
    <w:rsid w:val="00167A1E"/>
    <w:rsid w:val="0017357B"/>
    <w:rsid w:val="00177DA1"/>
    <w:rsid w:val="001804D5"/>
    <w:rsid w:val="00182CF7"/>
    <w:rsid w:val="00183161"/>
    <w:rsid w:val="00186EA8"/>
    <w:rsid w:val="00190039"/>
    <w:rsid w:val="0019014F"/>
    <w:rsid w:val="001949F8"/>
    <w:rsid w:val="00195F8C"/>
    <w:rsid w:val="001A053E"/>
    <w:rsid w:val="001A4FC6"/>
    <w:rsid w:val="001A5AE9"/>
    <w:rsid w:val="001B3690"/>
    <w:rsid w:val="001B7951"/>
    <w:rsid w:val="001C5599"/>
    <w:rsid w:val="001D0ED5"/>
    <w:rsid w:val="001D262D"/>
    <w:rsid w:val="001D598F"/>
    <w:rsid w:val="001E2789"/>
    <w:rsid w:val="0020250A"/>
    <w:rsid w:val="00210AC3"/>
    <w:rsid w:val="002130C4"/>
    <w:rsid w:val="00214535"/>
    <w:rsid w:val="00221455"/>
    <w:rsid w:val="00232490"/>
    <w:rsid w:val="00233CA3"/>
    <w:rsid w:val="002419E3"/>
    <w:rsid w:val="00242B5B"/>
    <w:rsid w:val="0025348F"/>
    <w:rsid w:val="00255AB0"/>
    <w:rsid w:val="00260066"/>
    <w:rsid w:val="00260ED8"/>
    <w:rsid w:val="00260FBC"/>
    <w:rsid w:val="002618A9"/>
    <w:rsid w:val="00267588"/>
    <w:rsid w:val="00270365"/>
    <w:rsid w:val="00273A24"/>
    <w:rsid w:val="00283110"/>
    <w:rsid w:val="00286AE2"/>
    <w:rsid w:val="00286E5D"/>
    <w:rsid w:val="00291909"/>
    <w:rsid w:val="002947F8"/>
    <w:rsid w:val="002966FD"/>
    <w:rsid w:val="002A3DA3"/>
    <w:rsid w:val="002B01C5"/>
    <w:rsid w:val="002B1BC7"/>
    <w:rsid w:val="002B5E8A"/>
    <w:rsid w:val="002B7618"/>
    <w:rsid w:val="002E6610"/>
    <w:rsid w:val="002F58A7"/>
    <w:rsid w:val="00313B4D"/>
    <w:rsid w:val="00314C2A"/>
    <w:rsid w:val="00315523"/>
    <w:rsid w:val="0033153A"/>
    <w:rsid w:val="00343F6D"/>
    <w:rsid w:val="00344A8B"/>
    <w:rsid w:val="00347D32"/>
    <w:rsid w:val="00355F57"/>
    <w:rsid w:val="003708F2"/>
    <w:rsid w:val="00377EF6"/>
    <w:rsid w:val="00382A95"/>
    <w:rsid w:val="0038430C"/>
    <w:rsid w:val="00384B3D"/>
    <w:rsid w:val="00386784"/>
    <w:rsid w:val="00391E7E"/>
    <w:rsid w:val="00396EC3"/>
    <w:rsid w:val="003A37E9"/>
    <w:rsid w:val="003A47D8"/>
    <w:rsid w:val="003B618F"/>
    <w:rsid w:val="003B6462"/>
    <w:rsid w:val="003B7D9D"/>
    <w:rsid w:val="003C12A3"/>
    <w:rsid w:val="003C33BF"/>
    <w:rsid w:val="003E5259"/>
    <w:rsid w:val="003F61C3"/>
    <w:rsid w:val="00402C3E"/>
    <w:rsid w:val="00404552"/>
    <w:rsid w:val="004049A0"/>
    <w:rsid w:val="0040509C"/>
    <w:rsid w:val="00415279"/>
    <w:rsid w:val="00415AB9"/>
    <w:rsid w:val="004231A0"/>
    <w:rsid w:val="00427FE6"/>
    <w:rsid w:val="00434C56"/>
    <w:rsid w:val="00436498"/>
    <w:rsid w:val="00441CE5"/>
    <w:rsid w:val="0044255B"/>
    <w:rsid w:val="00444B1E"/>
    <w:rsid w:val="004478EE"/>
    <w:rsid w:val="00450347"/>
    <w:rsid w:val="00451FD5"/>
    <w:rsid w:val="0045245A"/>
    <w:rsid w:val="00452FB0"/>
    <w:rsid w:val="004538E8"/>
    <w:rsid w:val="004545A0"/>
    <w:rsid w:val="00455065"/>
    <w:rsid w:val="00462BD0"/>
    <w:rsid w:val="00465178"/>
    <w:rsid w:val="004755EC"/>
    <w:rsid w:val="004775A7"/>
    <w:rsid w:val="00481348"/>
    <w:rsid w:val="004835DB"/>
    <w:rsid w:val="00484CAD"/>
    <w:rsid w:val="00492D64"/>
    <w:rsid w:val="00493C58"/>
    <w:rsid w:val="004950B4"/>
    <w:rsid w:val="004A5828"/>
    <w:rsid w:val="004B1968"/>
    <w:rsid w:val="004B2872"/>
    <w:rsid w:val="004B774D"/>
    <w:rsid w:val="004B7C49"/>
    <w:rsid w:val="004D58B8"/>
    <w:rsid w:val="004D60DC"/>
    <w:rsid w:val="004E2BB1"/>
    <w:rsid w:val="004E3FE6"/>
    <w:rsid w:val="004E5E1E"/>
    <w:rsid w:val="004F0FCE"/>
    <w:rsid w:val="004F36B7"/>
    <w:rsid w:val="00502E82"/>
    <w:rsid w:val="00517A6B"/>
    <w:rsid w:val="0052220E"/>
    <w:rsid w:val="005240B8"/>
    <w:rsid w:val="0052755C"/>
    <w:rsid w:val="00532647"/>
    <w:rsid w:val="00544676"/>
    <w:rsid w:val="0054497D"/>
    <w:rsid w:val="00547F4B"/>
    <w:rsid w:val="005564EE"/>
    <w:rsid w:val="005613D7"/>
    <w:rsid w:val="00563640"/>
    <w:rsid w:val="00573F10"/>
    <w:rsid w:val="00574BE3"/>
    <w:rsid w:val="005813D1"/>
    <w:rsid w:val="00593690"/>
    <w:rsid w:val="005A0D69"/>
    <w:rsid w:val="005A16F8"/>
    <w:rsid w:val="005A2EB9"/>
    <w:rsid w:val="005A6CF5"/>
    <w:rsid w:val="005D5727"/>
    <w:rsid w:val="005E1E6D"/>
    <w:rsid w:val="005E285A"/>
    <w:rsid w:val="005F2F28"/>
    <w:rsid w:val="005F3547"/>
    <w:rsid w:val="00605221"/>
    <w:rsid w:val="0061078A"/>
    <w:rsid w:val="00613EA7"/>
    <w:rsid w:val="0061406C"/>
    <w:rsid w:val="00617AED"/>
    <w:rsid w:val="006306F2"/>
    <w:rsid w:val="00632D3D"/>
    <w:rsid w:val="00640453"/>
    <w:rsid w:val="006458B7"/>
    <w:rsid w:val="00647819"/>
    <w:rsid w:val="00653B18"/>
    <w:rsid w:val="00660EC4"/>
    <w:rsid w:val="006648F6"/>
    <w:rsid w:val="00664CCF"/>
    <w:rsid w:val="00665419"/>
    <w:rsid w:val="006675F3"/>
    <w:rsid w:val="00680953"/>
    <w:rsid w:val="006835B7"/>
    <w:rsid w:val="006865FD"/>
    <w:rsid w:val="006A0F98"/>
    <w:rsid w:val="006A2740"/>
    <w:rsid w:val="006A2912"/>
    <w:rsid w:val="006A317C"/>
    <w:rsid w:val="006A6851"/>
    <w:rsid w:val="006B1A2E"/>
    <w:rsid w:val="006B2187"/>
    <w:rsid w:val="006B3544"/>
    <w:rsid w:val="006B418F"/>
    <w:rsid w:val="006C310A"/>
    <w:rsid w:val="006C491C"/>
    <w:rsid w:val="006D3E98"/>
    <w:rsid w:val="006D6466"/>
    <w:rsid w:val="006D7202"/>
    <w:rsid w:val="006E0C91"/>
    <w:rsid w:val="006E1B44"/>
    <w:rsid w:val="006E486E"/>
    <w:rsid w:val="006E594A"/>
    <w:rsid w:val="006F2280"/>
    <w:rsid w:val="006F6D5E"/>
    <w:rsid w:val="00703377"/>
    <w:rsid w:val="007043C2"/>
    <w:rsid w:val="007060B7"/>
    <w:rsid w:val="007106D0"/>
    <w:rsid w:val="00720B1D"/>
    <w:rsid w:val="00725734"/>
    <w:rsid w:val="0072674C"/>
    <w:rsid w:val="00740AEB"/>
    <w:rsid w:val="00747BAE"/>
    <w:rsid w:val="00752B3F"/>
    <w:rsid w:val="00761979"/>
    <w:rsid w:val="00762BBB"/>
    <w:rsid w:val="007676BC"/>
    <w:rsid w:val="00773B4B"/>
    <w:rsid w:val="007771EA"/>
    <w:rsid w:val="00781E0E"/>
    <w:rsid w:val="00785EEE"/>
    <w:rsid w:val="0079047A"/>
    <w:rsid w:val="00792E14"/>
    <w:rsid w:val="00792F38"/>
    <w:rsid w:val="0079479D"/>
    <w:rsid w:val="007959A0"/>
    <w:rsid w:val="0079756D"/>
    <w:rsid w:val="007A5690"/>
    <w:rsid w:val="007B1996"/>
    <w:rsid w:val="007B3159"/>
    <w:rsid w:val="007B4F15"/>
    <w:rsid w:val="007C537A"/>
    <w:rsid w:val="007C559C"/>
    <w:rsid w:val="007C630A"/>
    <w:rsid w:val="007D24D8"/>
    <w:rsid w:val="007E493B"/>
    <w:rsid w:val="007E4982"/>
    <w:rsid w:val="007E5F88"/>
    <w:rsid w:val="007F3A55"/>
    <w:rsid w:val="007F4ACB"/>
    <w:rsid w:val="0080104B"/>
    <w:rsid w:val="00812D42"/>
    <w:rsid w:val="008178D5"/>
    <w:rsid w:val="00823212"/>
    <w:rsid w:val="00834966"/>
    <w:rsid w:val="00834EA9"/>
    <w:rsid w:val="0083512C"/>
    <w:rsid w:val="0083789A"/>
    <w:rsid w:val="00846155"/>
    <w:rsid w:val="0085158A"/>
    <w:rsid w:val="008629A8"/>
    <w:rsid w:val="00865F12"/>
    <w:rsid w:val="008670DF"/>
    <w:rsid w:val="00867283"/>
    <w:rsid w:val="00867DC7"/>
    <w:rsid w:val="0087093B"/>
    <w:rsid w:val="00871676"/>
    <w:rsid w:val="00891EBF"/>
    <w:rsid w:val="00893642"/>
    <w:rsid w:val="00895FF8"/>
    <w:rsid w:val="008971DA"/>
    <w:rsid w:val="008A4688"/>
    <w:rsid w:val="008B2670"/>
    <w:rsid w:val="008B32DA"/>
    <w:rsid w:val="008C122B"/>
    <w:rsid w:val="008C766C"/>
    <w:rsid w:val="008F33E2"/>
    <w:rsid w:val="008F4F3C"/>
    <w:rsid w:val="00906A4E"/>
    <w:rsid w:val="00923E2B"/>
    <w:rsid w:val="00937A9C"/>
    <w:rsid w:val="0094344E"/>
    <w:rsid w:val="00953B9B"/>
    <w:rsid w:val="0096233B"/>
    <w:rsid w:val="00962C45"/>
    <w:rsid w:val="009668AF"/>
    <w:rsid w:val="00966AFB"/>
    <w:rsid w:val="00966C1E"/>
    <w:rsid w:val="00973B6C"/>
    <w:rsid w:val="00974010"/>
    <w:rsid w:val="00975C61"/>
    <w:rsid w:val="00987CBE"/>
    <w:rsid w:val="00990D69"/>
    <w:rsid w:val="00997404"/>
    <w:rsid w:val="009A3ED3"/>
    <w:rsid w:val="009A4EAD"/>
    <w:rsid w:val="009B4AFB"/>
    <w:rsid w:val="009C6CEA"/>
    <w:rsid w:val="009D3F55"/>
    <w:rsid w:val="009D48B3"/>
    <w:rsid w:val="009D6938"/>
    <w:rsid w:val="009E2572"/>
    <w:rsid w:val="009E7888"/>
    <w:rsid w:val="009F34D1"/>
    <w:rsid w:val="00A00046"/>
    <w:rsid w:val="00A0746A"/>
    <w:rsid w:val="00A10920"/>
    <w:rsid w:val="00A10E8F"/>
    <w:rsid w:val="00A25D46"/>
    <w:rsid w:val="00A31E85"/>
    <w:rsid w:val="00A37A1E"/>
    <w:rsid w:val="00A37C67"/>
    <w:rsid w:val="00A41500"/>
    <w:rsid w:val="00A41EB9"/>
    <w:rsid w:val="00A4659B"/>
    <w:rsid w:val="00A467C0"/>
    <w:rsid w:val="00A50F43"/>
    <w:rsid w:val="00A533E5"/>
    <w:rsid w:val="00A56615"/>
    <w:rsid w:val="00A61E21"/>
    <w:rsid w:val="00A62835"/>
    <w:rsid w:val="00A66C36"/>
    <w:rsid w:val="00A7284E"/>
    <w:rsid w:val="00AA2A45"/>
    <w:rsid w:val="00AB1A1A"/>
    <w:rsid w:val="00AC0923"/>
    <w:rsid w:val="00AC5638"/>
    <w:rsid w:val="00AD0254"/>
    <w:rsid w:val="00AD1EA0"/>
    <w:rsid w:val="00AD775F"/>
    <w:rsid w:val="00AE48B9"/>
    <w:rsid w:val="00AE6363"/>
    <w:rsid w:val="00B01801"/>
    <w:rsid w:val="00B02A2E"/>
    <w:rsid w:val="00B1022F"/>
    <w:rsid w:val="00B154C4"/>
    <w:rsid w:val="00B1642C"/>
    <w:rsid w:val="00B24637"/>
    <w:rsid w:val="00B25884"/>
    <w:rsid w:val="00B528E8"/>
    <w:rsid w:val="00B56E12"/>
    <w:rsid w:val="00B6032C"/>
    <w:rsid w:val="00B65253"/>
    <w:rsid w:val="00B654A7"/>
    <w:rsid w:val="00B70D3B"/>
    <w:rsid w:val="00B74EAB"/>
    <w:rsid w:val="00B96FA9"/>
    <w:rsid w:val="00BA3BBD"/>
    <w:rsid w:val="00BA4039"/>
    <w:rsid w:val="00BB5A4C"/>
    <w:rsid w:val="00BB5AD8"/>
    <w:rsid w:val="00BC3171"/>
    <w:rsid w:val="00BC337D"/>
    <w:rsid w:val="00BE00E4"/>
    <w:rsid w:val="00BF038F"/>
    <w:rsid w:val="00BF03D5"/>
    <w:rsid w:val="00BF07FD"/>
    <w:rsid w:val="00BF0EC7"/>
    <w:rsid w:val="00BF618A"/>
    <w:rsid w:val="00C064FF"/>
    <w:rsid w:val="00C07BFE"/>
    <w:rsid w:val="00C12DE2"/>
    <w:rsid w:val="00C13270"/>
    <w:rsid w:val="00C2281C"/>
    <w:rsid w:val="00C26907"/>
    <w:rsid w:val="00C406A9"/>
    <w:rsid w:val="00C513EB"/>
    <w:rsid w:val="00C53772"/>
    <w:rsid w:val="00C5522D"/>
    <w:rsid w:val="00C64C1B"/>
    <w:rsid w:val="00C673F6"/>
    <w:rsid w:val="00C67551"/>
    <w:rsid w:val="00C75E1C"/>
    <w:rsid w:val="00C7620B"/>
    <w:rsid w:val="00C8417E"/>
    <w:rsid w:val="00C904E9"/>
    <w:rsid w:val="00C9249D"/>
    <w:rsid w:val="00CA4BB8"/>
    <w:rsid w:val="00CA667E"/>
    <w:rsid w:val="00CC3D57"/>
    <w:rsid w:val="00CD0C27"/>
    <w:rsid w:val="00CD5CD8"/>
    <w:rsid w:val="00CE3624"/>
    <w:rsid w:val="00CF6876"/>
    <w:rsid w:val="00CF75F9"/>
    <w:rsid w:val="00D05336"/>
    <w:rsid w:val="00D118AA"/>
    <w:rsid w:val="00D11EC2"/>
    <w:rsid w:val="00D16F8B"/>
    <w:rsid w:val="00D2310A"/>
    <w:rsid w:val="00D25E58"/>
    <w:rsid w:val="00D4487A"/>
    <w:rsid w:val="00D47F9E"/>
    <w:rsid w:val="00D5361E"/>
    <w:rsid w:val="00D5382B"/>
    <w:rsid w:val="00D53EE8"/>
    <w:rsid w:val="00D73212"/>
    <w:rsid w:val="00D77D78"/>
    <w:rsid w:val="00D854D3"/>
    <w:rsid w:val="00D85C3A"/>
    <w:rsid w:val="00D930DD"/>
    <w:rsid w:val="00DA3EE1"/>
    <w:rsid w:val="00DB27A6"/>
    <w:rsid w:val="00DB2D58"/>
    <w:rsid w:val="00DB7FFC"/>
    <w:rsid w:val="00DC155C"/>
    <w:rsid w:val="00DC1C19"/>
    <w:rsid w:val="00DC6C2D"/>
    <w:rsid w:val="00DD49AD"/>
    <w:rsid w:val="00DD66B5"/>
    <w:rsid w:val="00DD7D55"/>
    <w:rsid w:val="00DE0225"/>
    <w:rsid w:val="00DE1CA1"/>
    <w:rsid w:val="00DE4853"/>
    <w:rsid w:val="00DE5576"/>
    <w:rsid w:val="00DE5D56"/>
    <w:rsid w:val="00E03BE1"/>
    <w:rsid w:val="00E159C4"/>
    <w:rsid w:val="00E20AFE"/>
    <w:rsid w:val="00E24EA0"/>
    <w:rsid w:val="00E24F7E"/>
    <w:rsid w:val="00E259B8"/>
    <w:rsid w:val="00E30917"/>
    <w:rsid w:val="00E417A2"/>
    <w:rsid w:val="00E5076C"/>
    <w:rsid w:val="00E54E8D"/>
    <w:rsid w:val="00E65EFD"/>
    <w:rsid w:val="00E705E8"/>
    <w:rsid w:val="00E86E29"/>
    <w:rsid w:val="00E925B4"/>
    <w:rsid w:val="00EA32AD"/>
    <w:rsid w:val="00EB040B"/>
    <w:rsid w:val="00EB4957"/>
    <w:rsid w:val="00EB58CC"/>
    <w:rsid w:val="00EC039D"/>
    <w:rsid w:val="00EC262C"/>
    <w:rsid w:val="00ED7C14"/>
    <w:rsid w:val="00EE09FF"/>
    <w:rsid w:val="00EE59B4"/>
    <w:rsid w:val="00EE73BF"/>
    <w:rsid w:val="00EF1E87"/>
    <w:rsid w:val="00EF6F88"/>
    <w:rsid w:val="00F00978"/>
    <w:rsid w:val="00F0176B"/>
    <w:rsid w:val="00F04621"/>
    <w:rsid w:val="00F05443"/>
    <w:rsid w:val="00F14587"/>
    <w:rsid w:val="00F151A4"/>
    <w:rsid w:val="00F3146C"/>
    <w:rsid w:val="00F3606D"/>
    <w:rsid w:val="00F43F9E"/>
    <w:rsid w:val="00F52C64"/>
    <w:rsid w:val="00F558D7"/>
    <w:rsid w:val="00F67AF8"/>
    <w:rsid w:val="00F703BD"/>
    <w:rsid w:val="00F75C15"/>
    <w:rsid w:val="00F82516"/>
    <w:rsid w:val="00F900E2"/>
    <w:rsid w:val="00F90DCE"/>
    <w:rsid w:val="00F956E6"/>
    <w:rsid w:val="00FA09BC"/>
    <w:rsid w:val="00FA26B0"/>
    <w:rsid w:val="00FA3AE4"/>
    <w:rsid w:val="00FC2B8D"/>
    <w:rsid w:val="00FC5F57"/>
    <w:rsid w:val="00FE189E"/>
    <w:rsid w:val="00FE799D"/>
    <w:rsid w:val="00FE7E2C"/>
    <w:rsid w:val="00FF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5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ind w:firstLine="567"/>
      <w:jc w:val="both"/>
    </w:pPr>
    <w:rPr>
      <w:sz w:val="24"/>
      <w:lang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ind w:firstLine="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framePr w:w="2231" w:h="537" w:hSpace="180" w:wrap="around" w:vAnchor="page" w:hAnchor="page" w:x="8185" w:y="905"/>
      <w:ind w:firstLine="0"/>
      <w:jc w:val="left"/>
      <w:outlineLvl w:val="3"/>
    </w:pPr>
    <w:rPr>
      <w:rFonts w:ascii="Arial" w:hAnsi="Arial" w:cs="Arial"/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ind w:firstLine="709"/>
      <w:outlineLvl w:val="4"/>
    </w:pPr>
    <w:rPr>
      <w:rFonts w:ascii="Arial" w:hAnsi="Arial" w:cs="Arial"/>
      <w:b/>
      <w:bCs/>
      <w:i/>
      <w:iCs/>
      <w:sz w:val="2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z w:val="40"/>
    </w:rPr>
  </w:style>
  <w:style w:type="paragraph" w:styleId="Heading7">
    <w:name w:val="heading 7"/>
    <w:basedOn w:val="Normal"/>
    <w:next w:val="Normal"/>
    <w:qFormat/>
    <w:pPr>
      <w:keepNext/>
      <w:ind w:firstLine="0"/>
      <w:jc w:val="center"/>
      <w:outlineLvl w:val="6"/>
    </w:pPr>
    <w:rPr>
      <w:sz w:val="40"/>
    </w:rPr>
  </w:style>
  <w:style w:type="paragraph" w:styleId="Heading8">
    <w:name w:val="heading 8"/>
    <w:basedOn w:val="Normal"/>
    <w:next w:val="Normal"/>
    <w:qFormat/>
    <w:pPr>
      <w:keepNext/>
      <w:ind w:left="-57" w:right="-57" w:firstLine="0"/>
      <w:jc w:val="center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pPr>
      <w:keepNext/>
      <w:ind w:left="-57" w:right="-57" w:firstLine="0"/>
      <w:jc w:val="center"/>
      <w:outlineLvl w:val="8"/>
    </w:pPr>
    <w:rPr>
      <w:b/>
      <w:sz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vadenangleski">
    <w:name w:val="Navaden angleski"/>
    <w:basedOn w:val="Normal"/>
    <w:rPr>
      <w:lang w:val="en-US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ind w:firstLine="0"/>
    </w:pPr>
    <w:rPr>
      <w:rFonts w:ascii="Arial" w:hAnsi="Arial"/>
      <w:sz w:val="18"/>
    </w:rPr>
  </w:style>
  <w:style w:type="character" w:styleId="PageNumber">
    <w:name w:val="page number"/>
    <w:basedOn w:val="DefaultParagraphFont"/>
  </w:style>
  <w:style w:type="paragraph" w:customStyle="1" w:styleId="Oznake">
    <w:name w:val="Oznake"/>
    <w:basedOn w:val="Normal"/>
    <w:pPr>
      <w:ind w:firstLine="0"/>
      <w:jc w:val="left"/>
    </w:pPr>
    <w:rPr>
      <w:rFonts w:ascii="Arial" w:hAnsi="Arial" w:cs="Arial"/>
      <w:sz w:val="18"/>
    </w:rPr>
  </w:style>
  <w:style w:type="paragraph" w:customStyle="1" w:styleId="Polja">
    <w:name w:val="Polja"/>
    <w:basedOn w:val="Normal"/>
    <w:pPr>
      <w:ind w:firstLine="0"/>
      <w:jc w:val="left"/>
    </w:pPr>
    <w:rPr>
      <w:rFonts w:cs="Arial"/>
    </w:rPr>
  </w:style>
  <w:style w:type="paragraph" w:styleId="BodyTextIndent">
    <w:name w:val="Body Text Indent"/>
    <w:basedOn w:val="Normal"/>
    <w:pPr>
      <w:ind w:left="567" w:firstLine="0"/>
    </w:pPr>
    <w:rPr>
      <w:sz w:val="40"/>
    </w:rPr>
  </w:style>
  <w:style w:type="paragraph" w:styleId="BodyText">
    <w:name w:val="Body Text"/>
    <w:basedOn w:val="Normal"/>
    <w:pPr>
      <w:ind w:firstLine="0"/>
      <w:jc w:val="left"/>
    </w:pPr>
    <w:rPr>
      <w:sz w:val="32"/>
    </w:rPr>
  </w:style>
  <w:style w:type="paragraph" w:customStyle="1" w:styleId="Style1">
    <w:name w:val="Style1"/>
    <w:basedOn w:val="Normal"/>
    <w:pPr>
      <w:numPr>
        <w:numId w:val="1"/>
      </w:numPr>
    </w:pPr>
  </w:style>
  <w:style w:type="table" w:styleId="TableGrid">
    <w:name w:val="Table Grid"/>
    <w:basedOn w:val="TableNormal"/>
    <w:uiPriority w:val="59"/>
    <w:rsid w:val="000A27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">
    <w:name w:val="Zamik"/>
    <w:basedOn w:val="Normal"/>
    <w:autoRedefine/>
    <w:rsid w:val="00232490"/>
    <w:pPr>
      <w:widowControl w:val="0"/>
      <w:tabs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552" w:right="567" w:hanging="1418"/>
    </w:pPr>
    <w:rPr>
      <w:rFonts w:ascii="LettrGoth12 BT" w:hAnsi="LettrGoth12 BT"/>
      <w:b/>
      <w:snapToGrid w:val="0"/>
    </w:rPr>
  </w:style>
  <w:style w:type="paragraph" w:styleId="ListParagraph">
    <w:name w:val="List Paragraph"/>
    <w:basedOn w:val="Normal"/>
    <w:uiPriority w:val="34"/>
    <w:qFormat/>
    <w:rsid w:val="00A0746A"/>
    <w:pPr>
      <w:ind w:left="720"/>
    </w:pPr>
  </w:style>
  <w:style w:type="character" w:customStyle="1" w:styleId="highlight1">
    <w:name w:val="highlight1"/>
    <w:rsid w:val="00A0746A"/>
    <w:rPr>
      <w:color w:val="FF0000"/>
      <w:shd w:val="clear" w:color="auto" w:fill="FFFFFF"/>
    </w:rPr>
  </w:style>
  <w:style w:type="paragraph" w:styleId="BalloonText">
    <w:name w:val="Balloon Text"/>
    <w:basedOn w:val="Normal"/>
    <w:link w:val="BalloonTextChar"/>
    <w:rsid w:val="00160D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60DE9"/>
    <w:rPr>
      <w:rFonts w:ascii="Tahoma" w:hAnsi="Tahoma" w:cs="Tahoma"/>
      <w:sz w:val="16"/>
      <w:szCs w:val="16"/>
      <w:lang w:val="sl-SI" w:eastAsia="zh-CN"/>
    </w:rPr>
  </w:style>
  <w:style w:type="paragraph" w:customStyle="1" w:styleId="ZADEVA">
    <w:name w:val="ZADEVA"/>
    <w:basedOn w:val="Normal"/>
    <w:qFormat/>
    <w:locked/>
    <w:rsid w:val="007C559C"/>
    <w:pPr>
      <w:tabs>
        <w:tab w:val="left" w:pos="1701"/>
      </w:tabs>
      <w:spacing w:line="260" w:lineRule="exact"/>
      <w:ind w:left="1701" w:hanging="1701"/>
      <w:jc w:val="left"/>
    </w:pPr>
    <w:rPr>
      <w:rFonts w:ascii="Arial" w:hAnsi="Arial"/>
      <w:b/>
      <w:sz w:val="20"/>
      <w:szCs w:val="24"/>
      <w:lang w:val="it-IT" w:eastAsia="en-US"/>
    </w:rPr>
  </w:style>
  <w:style w:type="paragraph" w:customStyle="1" w:styleId="podpisi">
    <w:name w:val="podpisi"/>
    <w:basedOn w:val="Normal"/>
    <w:qFormat/>
    <w:locked/>
    <w:rsid w:val="007C559C"/>
    <w:pPr>
      <w:tabs>
        <w:tab w:val="left" w:pos="3402"/>
      </w:tabs>
      <w:spacing w:line="260" w:lineRule="exact"/>
      <w:ind w:firstLine="0"/>
      <w:jc w:val="left"/>
    </w:pPr>
    <w:rPr>
      <w:rFonts w:ascii="Arial" w:hAnsi="Arial"/>
      <w:sz w:val="20"/>
      <w:szCs w:val="24"/>
      <w:lang w:val="it-IT" w:eastAsia="en-US"/>
    </w:rPr>
  </w:style>
  <w:style w:type="paragraph" w:styleId="HTMLPreformatted">
    <w:name w:val="HTML Preformatted"/>
    <w:basedOn w:val="Normal"/>
    <w:link w:val="HTMLPreformattedChar"/>
    <w:rsid w:val="007C559C"/>
    <w:pPr>
      <w:spacing w:line="260" w:lineRule="exact"/>
      <w:ind w:firstLine="0"/>
      <w:jc w:val="left"/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link w:val="HTMLPreformatted"/>
    <w:rsid w:val="007C559C"/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ind w:firstLine="567"/>
      <w:jc w:val="both"/>
    </w:pPr>
    <w:rPr>
      <w:sz w:val="24"/>
      <w:lang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ind w:firstLine="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framePr w:w="2231" w:h="537" w:hSpace="180" w:wrap="around" w:vAnchor="page" w:hAnchor="page" w:x="8185" w:y="905"/>
      <w:ind w:firstLine="0"/>
      <w:jc w:val="left"/>
      <w:outlineLvl w:val="3"/>
    </w:pPr>
    <w:rPr>
      <w:rFonts w:ascii="Arial" w:hAnsi="Arial" w:cs="Arial"/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ind w:firstLine="709"/>
      <w:outlineLvl w:val="4"/>
    </w:pPr>
    <w:rPr>
      <w:rFonts w:ascii="Arial" w:hAnsi="Arial" w:cs="Arial"/>
      <w:b/>
      <w:bCs/>
      <w:i/>
      <w:iCs/>
      <w:sz w:val="2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z w:val="40"/>
    </w:rPr>
  </w:style>
  <w:style w:type="paragraph" w:styleId="Heading7">
    <w:name w:val="heading 7"/>
    <w:basedOn w:val="Normal"/>
    <w:next w:val="Normal"/>
    <w:qFormat/>
    <w:pPr>
      <w:keepNext/>
      <w:ind w:firstLine="0"/>
      <w:jc w:val="center"/>
      <w:outlineLvl w:val="6"/>
    </w:pPr>
    <w:rPr>
      <w:sz w:val="40"/>
    </w:rPr>
  </w:style>
  <w:style w:type="paragraph" w:styleId="Heading8">
    <w:name w:val="heading 8"/>
    <w:basedOn w:val="Normal"/>
    <w:next w:val="Normal"/>
    <w:qFormat/>
    <w:pPr>
      <w:keepNext/>
      <w:ind w:left="-57" w:right="-57" w:firstLine="0"/>
      <w:jc w:val="center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pPr>
      <w:keepNext/>
      <w:ind w:left="-57" w:right="-57" w:firstLine="0"/>
      <w:jc w:val="center"/>
      <w:outlineLvl w:val="8"/>
    </w:pPr>
    <w:rPr>
      <w:b/>
      <w:sz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vadenangleski">
    <w:name w:val="Navaden angleski"/>
    <w:basedOn w:val="Normal"/>
    <w:rPr>
      <w:lang w:val="en-US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ind w:firstLine="0"/>
    </w:pPr>
    <w:rPr>
      <w:rFonts w:ascii="Arial" w:hAnsi="Arial"/>
      <w:sz w:val="18"/>
    </w:rPr>
  </w:style>
  <w:style w:type="character" w:styleId="PageNumber">
    <w:name w:val="page number"/>
    <w:basedOn w:val="DefaultParagraphFont"/>
  </w:style>
  <w:style w:type="paragraph" w:customStyle="1" w:styleId="Oznake">
    <w:name w:val="Oznake"/>
    <w:basedOn w:val="Normal"/>
    <w:pPr>
      <w:ind w:firstLine="0"/>
      <w:jc w:val="left"/>
    </w:pPr>
    <w:rPr>
      <w:rFonts w:ascii="Arial" w:hAnsi="Arial" w:cs="Arial"/>
      <w:sz w:val="18"/>
    </w:rPr>
  </w:style>
  <w:style w:type="paragraph" w:customStyle="1" w:styleId="Polja">
    <w:name w:val="Polja"/>
    <w:basedOn w:val="Normal"/>
    <w:pPr>
      <w:ind w:firstLine="0"/>
      <w:jc w:val="left"/>
    </w:pPr>
    <w:rPr>
      <w:rFonts w:cs="Arial"/>
    </w:rPr>
  </w:style>
  <w:style w:type="paragraph" w:styleId="BodyTextIndent">
    <w:name w:val="Body Text Indent"/>
    <w:basedOn w:val="Normal"/>
    <w:pPr>
      <w:ind w:left="567" w:firstLine="0"/>
    </w:pPr>
    <w:rPr>
      <w:sz w:val="40"/>
    </w:rPr>
  </w:style>
  <w:style w:type="paragraph" w:styleId="BodyText">
    <w:name w:val="Body Text"/>
    <w:basedOn w:val="Normal"/>
    <w:pPr>
      <w:ind w:firstLine="0"/>
      <w:jc w:val="left"/>
    </w:pPr>
    <w:rPr>
      <w:sz w:val="32"/>
    </w:rPr>
  </w:style>
  <w:style w:type="paragraph" w:customStyle="1" w:styleId="Style1">
    <w:name w:val="Style1"/>
    <w:basedOn w:val="Normal"/>
    <w:pPr>
      <w:numPr>
        <w:numId w:val="1"/>
      </w:numPr>
    </w:pPr>
  </w:style>
  <w:style w:type="table" w:styleId="TableGrid">
    <w:name w:val="Table Grid"/>
    <w:basedOn w:val="TableNormal"/>
    <w:uiPriority w:val="59"/>
    <w:rsid w:val="000A27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">
    <w:name w:val="Zamik"/>
    <w:basedOn w:val="Normal"/>
    <w:autoRedefine/>
    <w:rsid w:val="00232490"/>
    <w:pPr>
      <w:widowControl w:val="0"/>
      <w:tabs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552" w:right="567" w:hanging="1418"/>
    </w:pPr>
    <w:rPr>
      <w:rFonts w:ascii="LettrGoth12 BT" w:hAnsi="LettrGoth12 BT"/>
      <w:b/>
      <w:snapToGrid w:val="0"/>
    </w:rPr>
  </w:style>
  <w:style w:type="paragraph" w:styleId="ListParagraph">
    <w:name w:val="List Paragraph"/>
    <w:basedOn w:val="Normal"/>
    <w:uiPriority w:val="34"/>
    <w:qFormat/>
    <w:rsid w:val="00A0746A"/>
    <w:pPr>
      <w:ind w:left="720"/>
    </w:pPr>
  </w:style>
  <w:style w:type="character" w:customStyle="1" w:styleId="highlight1">
    <w:name w:val="highlight1"/>
    <w:rsid w:val="00A0746A"/>
    <w:rPr>
      <w:color w:val="FF0000"/>
      <w:shd w:val="clear" w:color="auto" w:fill="FFFFFF"/>
    </w:rPr>
  </w:style>
  <w:style w:type="paragraph" w:styleId="BalloonText">
    <w:name w:val="Balloon Text"/>
    <w:basedOn w:val="Normal"/>
    <w:link w:val="BalloonTextChar"/>
    <w:rsid w:val="00160D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60DE9"/>
    <w:rPr>
      <w:rFonts w:ascii="Tahoma" w:hAnsi="Tahoma" w:cs="Tahoma"/>
      <w:sz w:val="16"/>
      <w:szCs w:val="16"/>
      <w:lang w:val="sl-SI" w:eastAsia="zh-CN"/>
    </w:rPr>
  </w:style>
  <w:style w:type="paragraph" w:customStyle="1" w:styleId="ZADEVA">
    <w:name w:val="ZADEVA"/>
    <w:basedOn w:val="Normal"/>
    <w:qFormat/>
    <w:locked/>
    <w:rsid w:val="007C559C"/>
    <w:pPr>
      <w:tabs>
        <w:tab w:val="left" w:pos="1701"/>
      </w:tabs>
      <w:spacing w:line="260" w:lineRule="exact"/>
      <w:ind w:left="1701" w:hanging="1701"/>
      <w:jc w:val="left"/>
    </w:pPr>
    <w:rPr>
      <w:rFonts w:ascii="Arial" w:hAnsi="Arial"/>
      <w:b/>
      <w:sz w:val="20"/>
      <w:szCs w:val="24"/>
      <w:lang w:val="it-IT" w:eastAsia="en-US"/>
    </w:rPr>
  </w:style>
  <w:style w:type="paragraph" w:customStyle="1" w:styleId="podpisi">
    <w:name w:val="podpisi"/>
    <w:basedOn w:val="Normal"/>
    <w:qFormat/>
    <w:locked/>
    <w:rsid w:val="007C559C"/>
    <w:pPr>
      <w:tabs>
        <w:tab w:val="left" w:pos="3402"/>
      </w:tabs>
      <w:spacing w:line="260" w:lineRule="exact"/>
      <w:ind w:firstLine="0"/>
      <w:jc w:val="left"/>
    </w:pPr>
    <w:rPr>
      <w:rFonts w:ascii="Arial" w:hAnsi="Arial"/>
      <w:sz w:val="20"/>
      <w:szCs w:val="24"/>
      <w:lang w:val="it-IT" w:eastAsia="en-US"/>
    </w:rPr>
  </w:style>
  <w:style w:type="paragraph" w:styleId="HTMLPreformatted">
    <w:name w:val="HTML Preformatted"/>
    <w:basedOn w:val="Normal"/>
    <w:link w:val="HTMLPreformattedChar"/>
    <w:rsid w:val="007C559C"/>
    <w:pPr>
      <w:spacing w:line="260" w:lineRule="exact"/>
      <w:ind w:firstLine="0"/>
      <w:jc w:val="left"/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link w:val="HTMLPreformatted"/>
    <w:rsid w:val="007C559C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3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uradni-list.si/1/objava.jsp?sop=2017-01-3698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uradni-list.si/1/objava.jsp?sop=2019-01-119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NEK%20Celostna%20podoba\Doc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65F721AE-AD06-4E77-A396-259EFE36E558}"/>
</file>

<file path=customXml/itemProps2.xml><?xml version="1.0" encoding="utf-8"?>
<ds:datastoreItem xmlns:ds="http://schemas.openxmlformats.org/officeDocument/2006/customXml" ds:itemID="{94F34E10-2DEE-4046-BBBC-8061A9099CF8}"/>
</file>

<file path=customXml/itemProps3.xml><?xml version="1.0" encoding="utf-8"?>
<ds:datastoreItem xmlns:ds="http://schemas.openxmlformats.org/officeDocument/2006/customXml" ds:itemID="{5FA1453A-0FB0-4C7B-B2AA-EE6647BCAA32}"/>
</file>

<file path=customXml/itemProps4.xml><?xml version="1.0" encoding="utf-8"?>
<ds:datastoreItem xmlns:ds="http://schemas.openxmlformats.org/officeDocument/2006/customXml" ds:itemID="{86C34E54-F455-4B45-94C3-75C0D1D5A232}"/>
</file>

<file path=customXml/itemProps5.xml><?xml version="1.0" encoding="utf-8"?>
<ds:datastoreItem xmlns:ds="http://schemas.openxmlformats.org/officeDocument/2006/customXml" ds:itemID="{390C1C39-32A5-4FBE-86F2-F72E3C4C2301}"/>
</file>

<file path=docProps/app.xml><?xml version="1.0" encoding="utf-8"?>
<Properties xmlns="http://schemas.openxmlformats.org/officeDocument/2006/extended-properties" xmlns:vt="http://schemas.openxmlformats.org/officeDocument/2006/docPropsVTypes">
  <Template>Doc1.dot</Template>
  <TotalTime>0</TotalTime>
  <Pages>6</Pages>
  <Words>1784</Words>
  <Characters>10172</Characters>
  <Application>Microsoft Office Word</Application>
  <DocSecurity>8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Brestanica</Company>
  <LinksUpToDate>false</LinksUpToDate>
  <CharactersWithSpaces>11933</CharactersWithSpaces>
  <SharedDoc>false</SharedDoc>
  <HLinks>
    <vt:vector size="12" baseType="variant">
      <vt:variant>
        <vt:i4>8257568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http://www.uradni-list.si/1/objava.jsp?sop=2019-01-1196</vt:lpwstr>
      </vt:variant>
      <vt:variant>
        <vt:lpwstr/>
      </vt:variant>
      <vt:variant>
        <vt:i4>8126505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http://www.uradni-list.si/1/objava.jsp?sop=2017-01-3698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Janez Divjak Zalokar</dc:creator>
  <cp:lastModifiedBy>Zickar Joze</cp:lastModifiedBy>
  <cp:revision>2</cp:revision>
  <cp:lastPrinted>2018-03-09T05:41:00Z</cp:lastPrinted>
  <dcterms:created xsi:type="dcterms:W3CDTF">2019-06-10T11:05:00Z</dcterms:created>
  <dcterms:modified xsi:type="dcterms:W3CDTF">2019-06-10T11:05:00Z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